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575AD7" w:rsidP="00575AD7">
      <w:pPr>
        <w:jc w:val="center"/>
        <w:rPr>
          <w:sz w:val="36"/>
          <w:szCs w:val="36"/>
        </w:rPr>
      </w:pPr>
      <w:r>
        <w:rPr>
          <w:noProof/>
        </w:rPr>
        <w:drawing>
          <wp:inline distT="0" distB="0" distL="0" distR="0" wp14:anchorId="22F15FFB" wp14:editId="591EC8E3">
            <wp:extent cx="5553075" cy="3123007"/>
            <wp:effectExtent l="171450" t="171450" r="180975" b="17272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63075" cy="3128631"/>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131398" w:rsidRPr="00CB68EA" w:rsidRDefault="00975843" w:rsidP="00131398">
      <w:pPr>
        <w:jc w:val="center"/>
        <w:rPr>
          <w:b/>
          <w:color w:val="943634" w:themeColor="accent2" w:themeShade="BF"/>
          <w:sz w:val="36"/>
          <w:szCs w:val="36"/>
        </w:rPr>
      </w:pPr>
      <w:r>
        <w:rPr>
          <w:b/>
          <w:color w:val="943634" w:themeColor="accent2" w:themeShade="BF"/>
          <w:sz w:val="36"/>
          <w:szCs w:val="36"/>
        </w:rPr>
        <w:t>CEMEB</w:t>
      </w:r>
    </w:p>
    <w:p w:rsidR="00A67E3C" w:rsidRDefault="00575AD7" w:rsidP="00131398">
      <w:pPr>
        <w:jc w:val="center"/>
        <w:rPr>
          <w:b/>
          <w:color w:val="943634" w:themeColor="accent2" w:themeShade="BF"/>
          <w:sz w:val="36"/>
          <w:szCs w:val="36"/>
        </w:rPr>
      </w:pPr>
      <w:r>
        <w:rPr>
          <w:b/>
          <w:color w:val="943634" w:themeColor="accent2" w:themeShade="BF"/>
          <w:sz w:val="36"/>
          <w:szCs w:val="36"/>
        </w:rPr>
        <w:t>MONTEIRO LOBATO</w:t>
      </w:r>
    </w:p>
    <w:p w:rsidR="00DB7C28" w:rsidRDefault="00DB7C28" w:rsidP="00131398">
      <w:pPr>
        <w:jc w:val="center"/>
        <w:rPr>
          <w:sz w:val="28"/>
          <w:szCs w:val="28"/>
        </w:rPr>
      </w:pPr>
    </w:p>
    <w:p w:rsidR="00A35EDD" w:rsidRPr="00A35EDD" w:rsidRDefault="00575AD7" w:rsidP="00131398">
      <w:pPr>
        <w:jc w:val="center"/>
        <w:rPr>
          <w:sz w:val="28"/>
          <w:szCs w:val="28"/>
        </w:rPr>
      </w:pPr>
      <w:r>
        <w:rPr>
          <w:sz w:val="28"/>
          <w:szCs w:val="28"/>
        </w:rPr>
        <w:t>Avenida Pedro P</w:t>
      </w:r>
      <w:r w:rsidR="00E81F30">
        <w:rPr>
          <w:sz w:val="28"/>
          <w:szCs w:val="28"/>
        </w:rPr>
        <w:t>a</w:t>
      </w:r>
      <w:r>
        <w:rPr>
          <w:sz w:val="28"/>
          <w:szCs w:val="28"/>
        </w:rPr>
        <w:t>ulino, 940</w:t>
      </w:r>
    </w:p>
    <w:p w:rsidR="00A35EDD" w:rsidRDefault="00575AD7" w:rsidP="00131398">
      <w:pPr>
        <w:jc w:val="center"/>
        <w:rPr>
          <w:sz w:val="28"/>
          <w:szCs w:val="28"/>
        </w:rPr>
      </w:pPr>
      <w:r>
        <w:rPr>
          <w:sz w:val="28"/>
          <w:szCs w:val="28"/>
        </w:rPr>
        <w:t xml:space="preserve">Conjunto Habitacional – </w:t>
      </w:r>
      <w:proofErr w:type="gramStart"/>
      <w:r>
        <w:rPr>
          <w:sz w:val="28"/>
          <w:szCs w:val="28"/>
        </w:rPr>
        <w:t>ST.D</w:t>
      </w:r>
      <w:proofErr w:type="gramEnd"/>
      <w:r w:rsidR="00A35EDD" w:rsidRPr="00A35EDD">
        <w:rPr>
          <w:sz w:val="28"/>
          <w:szCs w:val="28"/>
        </w:rPr>
        <w:t xml:space="preserve">, </w:t>
      </w:r>
      <w:r w:rsidR="005320C5">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5D28FD"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5D28FD" w:rsidRPr="00264B98">
            <w:rPr>
              <w:rStyle w:val="Hyperlink"/>
            </w:rPr>
            <w:fldChar w:fldCharType="begin"/>
          </w:r>
          <w:r w:rsidR="005D28FD" w:rsidRPr="00264B98">
            <w:rPr>
              <w:rStyle w:val="Hyperlink"/>
            </w:rPr>
            <w:instrText xml:space="preserve"> </w:instrText>
          </w:r>
          <w:r w:rsidR="005D28FD">
            <w:instrText>HYPERLINK \l "_Toc65500510"</w:instrText>
          </w:r>
          <w:r w:rsidR="005D28FD" w:rsidRPr="00264B98">
            <w:rPr>
              <w:rStyle w:val="Hyperlink"/>
            </w:rPr>
            <w:instrText xml:space="preserve"> </w:instrText>
          </w:r>
          <w:r w:rsidR="005D28FD" w:rsidRPr="00264B98">
            <w:rPr>
              <w:rStyle w:val="Hyperlink"/>
            </w:rPr>
          </w:r>
          <w:r w:rsidR="005D28FD" w:rsidRPr="00264B98">
            <w:rPr>
              <w:rStyle w:val="Hyperlink"/>
            </w:rPr>
            <w:fldChar w:fldCharType="separate"/>
          </w:r>
          <w:r w:rsidR="005D28FD" w:rsidRPr="00264B98">
            <w:rPr>
              <w:rStyle w:val="Hyperlink"/>
              <w:rFonts w:ascii="Futura Md BT" w:hAnsi="Futura Md BT" w:cs="Arial"/>
            </w:rPr>
            <w:t>APRESENTAÇÃO</w:t>
          </w:r>
          <w:r w:rsidR="005D28FD">
            <w:rPr>
              <w:webHidden/>
            </w:rPr>
            <w:tab/>
          </w:r>
          <w:r w:rsidR="005D28FD">
            <w:rPr>
              <w:webHidden/>
            </w:rPr>
            <w:fldChar w:fldCharType="begin"/>
          </w:r>
          <w:r w:rsidR="005D28FD">
            <w:rPr>
              <w:webHidden/>
            </w:rPr>
            <w:instrText xml:space="preserve"> PAGEREF _Toc65500510 \h </w:instrText>
          </w:r>
          <w:r w:rsidR="005D28FD">
            <w:rPr>
              <w:webHidden/>
            </w:rPr>
          </w:r>
          <w:r w:rsidR="005D28FD">
            <w:rPr>
              <w:webHidden/>
            </w:rPr>
            <w:fldChar w:fldCharType="separate"/>
          </w:r>
          <w:r w:rsidR="005D28FD">
            <w:rPr>
              <w:webHidden/>
            </w:rPr>
            <w:t>3</w:t>
          </w:r>
          <w:r w:rsidR="005D28FD">
            <w:rPr>
              <w:webHidden/>
            </w:rPr>
            <w:fldChar w:fldCharType="end"/>
          </w:r>
          <w:r w:rsidR="005D28FD" w:rsidRPr="00264B98">
            <w:rPr>
              <w:rStyle w:val="Hyperlink"/>
            </w:rPr>
            <w:fldChar w:fldCharType="end"/>
          </w:r>
        </w:p>
        <w:p w:rsidR="005D28FD" w:rsidRDefault="005D28FD">
          <w:pPr>
            <w:pStyle w:val="Sumrio1"/>
            <w:rPr>
              <w:rFonts w:asciiTheme="minorHAnsi" w:eastAsiaTheme="minorEastAsia" w:hAnsiTheme="minorHAnsi" w:cstheme="minorBidi"/>
              <w:b w:val="0"/>
              <w:sz w:val="22"/>
              <w:szCs w:val="22"/>
            </w:rPr>
          </w:pPr>
          <w:hyperlink w:anchor="_Toc65500511" w:history="1">
            <w:r w:rsidRPr="00264B98">
              <w:rPr>
                <w:rStyle w:val="Hyperlink"/>
              </w:rPr>
              <w:t>LEGISLAÇÃO | NORMAS APLICÁVEIS</w:t>
            </w:r>
            <w:r>
              <w:rPr>
                <w:webHidden/>
              </w:rPr>
              <w:tab/>
            </w:r>
            <w:r>
              <w:rPr>
                <w:webHidden/>
              </w:rPr>
              <w:fldChar w:fldCharType="begin"/>
            </w:r>
            <w:r>
              <w:rPr>
                <w:webHidden/>
              </w:rPr>
              <w:instrText xml:space="preserve"> PAGEREF _Toc65500511 \h </w:instrText>
            </w:r>
            <w:r>
              <w:rPr>
                <w:webHidden/>
              </w:rPr>
            </w:r>
            <w:r>
              <w:rPr>
                <w:webHidden/>
              </w:rPr>
              <w:fldChar w:fldCharType="separate"/>
            </w:r>
            <w:r>
              <w:rPr>
                <w:webHidden/>
              </w:rPr>
              <w:t>10</w:t>
            </w:r>
            <w:r>
              <w:rPr>
                <w:webHidden/>
              </w:rPr>
              <w:fldChar w:fldCharType="end"/>
            </w:r>
          </w:hyperlink>
        </w:p>
        <w:p w:rsidR="005D28FD" w:rsidRDefault="005D28FD">
          <w:pPr>
            <w:pStyle w:val="Sumrio1"/>
            <w:rPr>
              <w:rFonts w:asciiTheme="minorHAnsi" w:eastAsiaTheme="minorEastAsia" w:hAnsiTheme="minorHAnsi" w:cstheme="minorBidi"/>
              <w:b w:val="0"/>
              <w:sz w:val="22"/>
              <w:szCs w:val="22"/>
            </w:rPr>
          </w:pPr>
          <w:hyperlink w:anchor="_Toc65500512" w:history="1">
            <w:r w:rsidRPr="00264B98">
              <w:rPr>
                <w:rStyle w:val="Hyperlink"/>
              </w:rPr>
              <w:t>ADEQUAÇÃO DE ACESSIBILIDADE</w:t>
            </w:r>
            <w:r>
              <w:rPr>
                <w:webHidden/>
              </w:rPr>
              <w:tab/>
            </w:r>
            <w:r>
              <w:rPr>
                <w:webHidden/>
              </w:rPr>
              <w:fldChar w:fldCharType="begin"/>
            </w:r>
            <w:r>
              <w:rPr>
                <w:webHidden/>
              </w:rPr>
              <w:instrText xml:space="preserve"> PAGEREF _Toc65500512 \h </w:instrText>
            </w:r>
            <w:r>
              <w:rPr>
                <w:webHidden/>
              </w:rPr>
            </w:r>
            <w:r>
              <w:rPr>
                <w:webHidden/>
              </w:rPr>
              <w:fldChar w:fldCharType="separate"/>
            </w:r>
            <w:r>
              <w:rPr>
                <w:webHidden/>
              </w:rPr>
              <w:t>11</w:t>
            </w:r>
            <w:r>
              <w:rPr>
                <w:webHidden/>
              </w:rPr>
              <w:fldChar w:fldCharType="end"/>
            </w:r>
          </w:hyperlink>
        </w:p>
        <w:p w:rsidR="005D28FD" w:rsidRDefault="005D28FD">
          <w:pPr>
            <w:pStyle w:val="Sumrio3"/>
            <w:tabs>
              <w:tab w:val="right" w:leader="dot" w:pos="10456"/>
            </w:tabs>
            <w:rPr>
              <w:rFonts w:asciiTheme="minorHAnsi" w:eastAsiaTheme="minorEastAsia" w:hAnsiTheme="minorHAnsi" w:cstheme="minorBidi"/>
              <w:noProof/>
              <w:sz w:val="22"/>
              <w:szCs w:val="22"/>
            </w:rPr>
          </w:pPr>
          <w:hyperlink w:anchor="_Toc65500513" w:history="1">
            <w:r w:rsidRPr="00264B98">
              <w:rPr>
                <w:rStyle w:val="Hyperlink"/>
                <w:noProof/>
              </w:rPr>
              <w:t>1 INTERVENÇÃO EXTERNA</w:t>
            </w:r>
            <w:r>
              <w:rPr>
                <w:noProof/>
                <w:webHidden/>
              </w:rPr>
              <w:tab/>
            </w:r>
            <w:r>
              <w:rPr>
                <w:noProof/>
                <w:webHidden/>
              </w:rPr>
              <w:fldChar w:fldCharType="begin"/>
            </w:r>
            <w:r>
              <w:rPr>
                <w:noProof/>
                <w:webHidden/>
              </w:rPr>
              <w:instrText xml:space="preserve"> PAGEREF _Toc65500513 \h </w:instrText>
            </w:r>
            <w:r>
              <w:rPr>
                <w:noProof/>
                <w:webHidden/>
              </w:rPr>
            </w:r>
            <w:r>
              <w:rPr>
                <w:noProof/>
                <w:webHidden/>
              </w:rPr>
              <w:fldChar w:fldCharType="separate"/>
            </w:r>
            <w:r>
              <w:rPr>
                <w:noProof/>
                <w:webHidden/>
              </w:rPr>
              <w:t>14</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4" w:history="1">
            <w:r w:rsidRPr="00264B98">
              <w:rPr>
                <w:rStyle w:val="Hyperlink"/>
                <w:noProof/>
              </w:rPr>
              <w:t>1.1</w:t>
            </w:r>
            <w:r>
              <w:rPr>
                <w:rFonts w:asciiTheme="minorHAnsi" w:eastAsiaTheme="minorEastAsia" w:hAnsiTheme="minorHAnsi" w:cstheme="minorBidi"/>
                <w:noProof/>
                <w:sz w:val="22"/>
                <w:szCs w:val="22"/>
              </w:rPr>
              <w:tab/>
            </w:r>
            <w:r w:rsidRPr="00264B98">
              <w:rPr>
                <w:rStyle w:val="Hyperlink"/>
                <w:noProof/>
              </w:rPr>
              <w:t>Passeio Público e Entrada Escola</w:t>
            </w:r>
            <w:r>
              <w:rPr>
                <w:noProof/>
                <w:webHidden/>
              </w:rPr>
              <w:tab/>
            </w:r>
            <w:r>
              <w:rPr>
                <w:noProof/>
                <w:webHidden/>
              </w:rPr>
              <w:fldChar w:fldCharType="begin"/>
            </w:r>
            <w:r>
              <w:rPr>
                <w:noProof/>
                <w:webHidden/>
              </w:rPr>
              <w:instrText xml:space="preserve"> PAGEREF _Toc65500514 \h </w:instrText>
            </w:r>
            <w:r>
              <w:rPr>
                <w:noProof/>
                <w:webHidden/>
              </w:rPr>
            </w:r>
            <w:r>
              <w:rPr>
                <w:noProof/>
                <w:webHidden/>
              </w:rPr>
              <w:fldChar w:fldCharType="separate"/>
            </w:r>
            <w:r>
              <w:rPr>
                <w:noProof/>
                <w:webHidden/>
              </w:rPr>
              <w:t>14</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5" w:history="1">
            <w:r w:rsidRPr="00264B98">
              <w:rPr>
                <w:rStyle w:val="Hyperlink"/>
                <w:noProof/>
              </w:rPr>
              <w:t>1.2</w:t>
            </w:r>
            <w:r>
              <w:rPr>
                <w:rFonts w:asciiTheme="minorHAnsi" w:eastAsiaTheme="minorEastAsia" w:hAnsiTheme="minorHAnsi" w:cstheme="minorBidi"/>
                <w:noProof/>
                <w:sz w:val="22"/>
                <w:szCs w:val="22"/>
              </w:rPr>
              <w:tab/>
            </w:r>
            <w:r w:rsidRPr="00264B98">
              <w:rPr>
                <w:rStyle w:val="Hyperlink"/>
                <w:noProof/>
              </w:rPr>
              <w:t>Meio fio</w:t>
            </w:r>
            <w:r>
              <w:rPr>
                <w:noProof/>
                <w:webHidden/>
              </w:rPr>
              <w:tab/>
            </w:r>
            <w:r>
              <w:rPr>
                <w:noProof/>
                <w:webHidden/>
              </w:rPr>
              <w:fldChar w:fldCharType="begin"/>
            </w:r>
            <w:r>
              <w:rPr>
                <w:noProof/>
                <w:webHidden/>
              </w:rPr>
              <w:instrText xml:space="preserve"> PAGEREF _Toc65500515 \h </w:instrText>
            </w:r>
            <w:r>
              <w:rPr>
                <w:noProof/>
                <w:webHidden/>
              </w:rPr>
            </w:r>
            <w:r>
              <w:rPr>
                <w:noProof/>
                <w:webHidden/>
              </w:rPr>
              <w:fldChar w:fldCharType="separate"/>
            </w:r>
            <w:r>
              <w:rPr>
                <w:noProof/>
                <w:webHidden/>
              </w:rPr>
              <w:t>16</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6" w:history="1">
            <w:r w:rsidRPr="00264B98">
              <w:rPr>
                <w:rStyle w:val="Hyperlink"/>
                <w:noProof/>
              </w:rPr>
              <w:t>1.3</w:t>
            </w:r>
            <w:r>
              <w:rPr>
                <w:rFonts w:asciiTheme="minorHAnsi" w:eastAsiaTheme="minorEastAsia" w:hAnsiTheme="minorHAnsi" w:cstheme="minorBidi"/>
                <w:noProof/>
                <w:sz w:val="22"/>
                <w:szCs w:val="22"/>
              </w:rPr>
              <w:tab/>
            </w:r>
            <w:r w:rsidRPr="00264B98">
              <w:rPr>
                <w:rStyle w:val="Hyperlink"/>
                <w:noProof/>
              </w:rPr>
              <w:t>Piso de Concreto</w:t>
            </w:r>
            <w:r>
              <w:rPr>
                <w:noProof/>
                <w:webHidden/>
              </w:rPr>
              <w:tab/>
            </w:r>
            <w:r>
              <w:rPr>
                <w:noProof/>
                <w:webHidden/>
              </w:rPr>
              <w:fldChar w:fldCharType="begin"/>
            </w:r>
            <w:r>
              <w:rPr>
                <w:noProof/>
                <w:webHidden/>
              </w:rPr>
              <w:instrText xml:space="preserve"> PAGEREF _Toc65500516 \h </w:instrText>
            </w:r>
            <w:r>
              <w:rPr>
                <w:noProof/>
                <w:webHidden/>
              </w:rPr>
            </w:r>
            <w:r>
              <w:rPr>
                <w:noProof/>
                <w:webHidden/>
              </w:rPr>
              <w:fldChar w:fldCharType="separate"/>
            </w:r>
            <w:r>
              <w:rPr>
                <w:noProof/>
                <w:webHidden/>
              </w:rPr>
              <w:t>16</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7" w:history="1">
            <w:r w:rsidRPr="00264B98">
              <w:rPr>
                <w:rStyle w:val="Hyperlink"/>
                <w:noProof/>
              </w:rPr>
              <w:t>1.4</w:t>
            </w:r>
            <w:r>
              <w:rPr>
                <w:rFonts w:asciiTheme="minorHAnsi" w:eastAsiaTheme="minorEastAsia" w:hAnsiTheme="minorHAnsi" w:cstheme="minorBidi"/>
                <w:noProof/>
                <w:sz w:val="22"/>
                <w:szCs w:val="22"/>
              </w:rPr>
              <w:tab/>
            </w:r>
            <w:r w:rsidRPr="00264B98">
              <w:rPr>
                <w:rStyle w:val="Hyperlink"/>
                <w:noProof/>
              </w:rPr>
              <w:t>Piso de Sinalização Tátil</w:t>
            </w:r>
            <w:r>
              <w:rPr>
                <w:noProof/>
                <w:webHidden/>
              </w:rPr>
              <w:tab/>
            </w:r>
            <w:r>
              <w:rPr>
                <w:noProof/>
                <w:webHidden/>
              </w:rPr>
              <w:fldChar w:fldCharType="begin"/>
            </w:r>
            <w:r>
              <w:rPr>
                <w:noProof/>
                <w:webHidden/>
              </w:rPr>
              <w:instrText xml:space="preserve"> PAGEREF _Toc65500517 \h </w:instrText>
            </w:r>
            <w:r>
              <w:rPr>
                <w:noProof/>
                <w:webHidden/>
              </w:rPr>
            </w:r>
            <w:r>
              <w:rPr>
                <w:noProof/>
                <w:webHidden/>
              </w:rPr>
              <w:fldChar w:fldCharType="separate"/>
            </w:r>
            <w:r>
              <w:rPr>
                <w:noProof/>
                <w:webHidden/>
              </w:rPr>
              <w:t>17</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8" w:history="1">
            <w:r w:rsidRPr="00264B98">
              <w:rPr>
                <w:rStyle w:val="Hyperlink"/>
                <w:noProof/>
              </w:rPr>
              <w:t>1.5</w:t>
            </w:r>
            <w:r>
              <w:rPr>
                <w:rFonts w:asciiTheme="minorHAnsi" w:eastAsiaTheme="minorEastAsia" w:hAnsiTheme="minorHAnsi" w:cstheme="minorBidi"/>
                <w:noProof/>
                <w:sz w:val="22"/>
                <w:szCs w:val="22"/>
              </w:rPr>
              <w:tab/>
            </w:r>
            <w:r w:rsidRPr="00264B98">
              <w:rPr>
                <w:rStyle w:val="Hyperlink"/>
                <w:noProof/>
              </w:rPr>
              <w:t>Pintura em Piso</w:t>
            </w:r>
            <w:r>
              <w:rPr>
                <w:noProof/>
                <w:webHidden/>
              </w:rPr>
              <w:tab/>
            </w:r>
            <w:r>
              <w:rPr>
                <w:noProof/>
                <w:webHidden/>
              </w:rPr>
              <w:fldChar w:fldCharType="begin"/>
            </w:r>
            <w:r>
              <w:rPr>
                <w:noProof/>
                <w:webHidden/>
              </w:rPr>
              <w:instrText xml:space="preserve"> PAGEREF _Toc65500518 \h </w:instrText>
            </w:r>
            <w:r>
              <w:rPr>
                <w:noProof/>
                <w:webHidden/>
              </w:rPr>
            </w:r>
            <w:r>
              <w:rPr>
                <w:noProof/>
                <w:webHidden/>
              </w:rPr>
              <w:fldChar w:fldCharType="separate"/>
            </w:r>
            <w:r>
              <w:rPr>
                <w:noProof/>
                <w:webHidden/>
              </w:rPr>
              <w:t>20</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19" w:history="1">
            <w:r w:rsidRPr="00264B98">
              <w:rPr>
                <w:rStyle w:val="Hyperlink"/>
                <w:noProof/>
              </w:rPr>
              <w:t>1.6</w:t>
            </w:r>
            <w:r>
              <w:rPr>
                <w:rFonts w:asciiTheme="minorHAnsi" w:eastAsiaTheme="minorEastAsia" w:hAnsiTheme="minorHAnsi" w:cstheme="minorBidi"/>
                <w:noProof/>
                <w:sz w:val="22"/>
                <w:szCs w:val="22"/>
              </w:rPr>
              <w:tab/>
            </w:r>
            <w:r w:rsidRPr="00264B98">
              <w:rPr>
                <w:rStyle w:val="Hyperlink"/>
                <w:noProof/>
              </w:rPr>
              <w:t>Travessia Elevada</w:t>
            </w:r>
            <w:r>
              <w:rPr>
                <w:noProof/>
                <w:webHidden/>
              </w:rPr>
              <w:tab/>
            </w:r>
            <w:r>
              <w:rPr>
                <w:noProof/>
                <w:webHidden/>
              </w:rPr>
              <w:fldChar w:fldCharType="begin"/>
            </w:r>
            <w:r>
              <w:rPr>
                <w:noProof/>
                <w:webHidden/>
              </w:rPr>
              <w:instrText xml:space="preserve"> PAGEREF _Toc65500519 \h </w:instrText>
            </w:r>
            <w:r>
              <w:rPr>
                <w:noProof/>
                <w:webHidden/>
              </w:rPr>
            </w:r>
            <w:r>
              <w:rPr>
                <w:noProof/>
                <w:webHidden/>
              </w:rPr>
              <w:fldChar w:fldCharType="separate"/>
            </w:r>
            <w:r>
              <w:rPr>
                <w:noProof/>
                <w:webHidden/>
              </w:rPr>
              <w:t>21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20" w:history="1">
            <w:r w:rsidRPr="00264B98">
              <w:rPr>
                <w:rStyle w:val="Hyperlink"/>
                <w:noProof/>
              </w:rPr>
              <w:t>1.7</w:t>
            </w:r>
            <w:r>
              <w:rPr>
                <w:rFonts w:asciiTheme="minorHAnsi" w:eastAsiaTheme="minorEastAsia" w:hAnsiTheme="minorHAnsi" w:cstheme="minorBidi"/>
                <w:noProof/>
                <w:sz w:val="22"/>
                <w:szCs w:val="22"/>
              </w:rPr>
              <w:tab/>
            </w:r>
            <w:r w:rsidRPr="00264B98">
              <w:rPr>
                <w:rStyle w:val="Hyperlink"/>
                <w:noProof/>
              </w:rPr>
              <w:t>Símbolo vaga P.C.D e Idoso.</w:t>
            </w:r>
            <w:r>
              <w:rPr>
                <w:noProof/>
                <w:webHidden/>
              </w:rPr>
              <w:tab/>
            </w:r>
            <w:r>
              <w:rPr>
                <w:noProof/>
                <w:webHidden/>
              </w:rPr>
              <w:fldChar w:fldCharType="begin"/>
            </w:r>
            <w:r>
              <w:rPr>
                <w:noProof/>
                <w:webHidden/>
              </w:rPr>
              <w:instrText xml:space="preserve"> PAGEREF _Toc65500520 \h </w:instrText>
            </w:r>
            <w:r>
              <w:rPr>
                <w:noProof/>
                <w:webHidden/>
              </w:rPr>
            </w:r>
            <w:r>
              <w:rPr>
                <w:noProof/>
                <w:webHidden/>
              </w:rPr>
              <w:fldChar w:fldCharType="separate"/>
            </w:r>
            <w:r>
              <w:rPr>
                <w:noProof/>
                <w:webHidden/>
              </w:rPr>
              <w:t>21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21" w:history="1">
            <w:r w:rsidRPr="00264B98">
              <w:rPr>
                <w:rStyle w:val="Hyperlink"/>
                <w:noProof/>
              </w:rPr>
              <w:t>1.8</w:t>
            </w:r>
            <w:r>
              <w:rPr>
                <w:rFonts w:asciiTheme="minorHAnsi" w:eastAsiaTheme="minorEastAsia" w:hAnsiTheme="minorHAnsi" w:cstheme="minorBidi"/>
                <w:noProof/>
                <w:sz w:val="22"/>
                <w:szCs w:val="22"/>
              </w:rPr>
              <w:tab/>
            </w:r>
            <w:r w:rsidRPr="00264B98">
              <w:rPr>
                <w:rStyle w:val="Hyperlink"/>
                <w:noProof/>
              </w:rPr>
              <w:t>Vaga P.C.D</w:t>
            </w:r>
            <w:r>
              <w:rPr>
                <w:noProof/>
                <w:webHidden/>
              </w:rPr>
              <w:tab/>
            </w:r>
            <w:r>
              <w:rPr>
                <w:noProof/>
                <w:webHidden/>
              </w:rPr>
              <w:fldChar w:fldCharType="begin"/>
            </w:r>
            <w:r>
              <w:rPr>
                <w:noProof/>
                <w:webHidden/>
              </w:rPr>
              <w:instrText xml:space="preserve"> PAGEREF _Toc65500521 \h </w:instrText>
            </w:r>
            <w:r>
              <w:rPr>
                <w:noProof/>
                <w:webHidden/>
              </w:rPr>
            </w:r>
            <w:r>
              <w:rPr>
                <w:noProof/>
                <w:webHidden/>
              </w:rPr>
              <w:fldChar w:fldCharType="separate"/>
            </w:r>
            <w:r>
              <w:rPr>
                <w:noProof/>
                <w:webHidden/>
              </w:rPr>
              <w:t>22</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22" w:history="1">
            <w:r w:rsidRPr="00264B98">
              <w:rPr>
                <w:rStyle w:val="Hyperlink"/>
                <w:noProof/>
              </w:rPr>
              <w:t>1.9</w:t>
            </w:r>
            <w:r>
              <w:rPr>
                <w:rFonts w:asciiTheme="minorHAnsi" w:eastAsiaTheme="minorEastAsia" w:hAnsiTheme="minorHAnsi" w:cstheme="minorBidi"/>
                <w:noProof/>
                <w:sz w:val="22"/>
                <w:szCs w:val="22"/>
              </w:rPr>
              <w:tab/>
            </w:r>
            <w:r w:rsidRPr="00264B98">
              <w:rPr>
                <w:rStyle w:val="Hyperlink"/>
                <w:noProof/>
              </w:rPr>
              <w:t>Vaga Idoso</w:t>
            </w:r>
            <w:r>
              <w:rPr>
                <w:noProof/>
                <w:webHidden/>
              </w:rPr>
              <w:tab/>
            </w:r>
            <w:r>
              <w:rPr>
                <w:noProof/>
                <w:webHidden/>
              </w:rPr>
              <w:fldChar w:fldCharType="begin"/>
            </w:r>
            <w:r>
              <w:rPr>
                <w:noProof/>
                <w:webHidden/>
              </w:rPr>
              <w:instrText xml:space="preserve"> PAGEREF _Toc65500522 \h </w:instrText>
            </w:r>
            <w:r>
              <w:rPr>
                <w:noProof/>
                <w:webHidden/>
              </w:rPr>
            </w:r>
            <w:r>
              <w:rPr>
                <w:noProof/>
                <w:webHidden/>
              </w:rPr>
              <w:fldChar w:fldCharType="separate"/>
            </w:r>
            <w:r>
              <w:rPr>
                <w:noProof/>
                <w:webHidden/>
              </w:rPr>
              <w:t>23</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3" w:history="1">
            <w:r w:rsidRPr="00264B98">
              <w:rPr>
                <w:rStyle w:val="Hyperlink"/>
                <w:noProof/>
              </w:rPr>
              <w:t>1.10</w:t>
            </w:r>
            <w:r>
              <w:rPr>
                <w:rFonts w:asciiTheme="minorHAnsi" w:eastAsiaTheme="minorEastAsia" w:hAnsiTheme="minorHAnsi" w:cstheme="minorBidi"/>
                <w:noProof/>
                <w:sz w:val="22"/>
                <w:szCs w:val="22"/>
              </w:rPr>
              <w:tab/>
            </w:r>
            <w:r w:rsidRPr="00264B98">
              <w:rPr>
                <w:rStyle w:val="Hyperlink"/>
                <w:noProof/>
              </w:rPr>
              <w:t>Placa Estacionamento Exclusivo</w:t>
            </w:r>
            <w:r>
              <w:rPr>
                <w:noProof/>
                <w:webHidden/>
              </w:rPr>
              <w:tab/>
            </w:r>
            <w:r>
              <w:rPr>
                <w:noProof/>
                <w:webHidden/>
              </w:rPr>
              <w:fldChar w:fldCharType="begin"/>
            </w:r>
            <w:r>
              <w:rPr>
                <w:noProof/>
                <w:webHidden/>
              </w:rPr>
              <w:instrText xml:space="preserve"> PAGEREF _Toc65500523 \h </w:instrText>
            </w:r>
            <w:r>
              <w:rPr>
                <w:noProof/>
                <w:webHidden/>
              </w:rPr>
            </w:r>
            <w:r>
              <w:rPr>
                <w:noProof/>
                <w:webHidden/>
              </w:rPr>
              <w:fldChar w:fldCharType="separate"/>
            </w:r>
            <w:r>
              <w:rPr>
                <w:noProof/>
                <w:webHidden/>
              </w:rPr>
              <w:t>23</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4" w:history="1">
            <w:r w:rsidRPr="00264B98">
              <w:rPr>
                <w:rStyle w:val="Hyperlink"/>
                <w:noProof/>
              </w:rPr>
              <w:t>1.11</w:t>
            </w:r>
            <w:r>
              <w:rPr>
                <w:rFonts w:asciiTheme="minorHAnsi" w:eastAsiaTheme="minorEastAsia" w:hAnsiTheme="minorHAnsi" w:cstheme="minorBidi"/>
                <w:noProof/>
                <w:sz w:val="22"/>
                <w:szCs w:val="22"/>
              </w:rPr>
              <w:tab/>
            </w:r>
            <w:r w:rsidRPr="00264B98">
              <w:rPr>
                <w:rStyle w:val="Hyperlink"/>
                <w:noProof/>
              </w:rPr>
              <w:t>Bate Rodas</w:t>
            </w:r>
            <w:r>
              <w:rPr>
                <w:noProof/>
                <w:webHidden/>
              </w:rPr>
              <w:tab/>
            </w:r>
            <w:r>
              <w:rPr>
                <w:noProof/>
                <w:webHidden/>
              </w:rPr>
              <w:fldChar w:fldCharType="begin"/>
            </w:r>
            <w:r>
              <w:rPr>
                <w:noProof/>
                <w:webHidden/>
              </w:rPr>
              <w:instrText xml:space="preserve"> PAGEREF _Toc65500524 \h </w:instrText>
            </w:r>
            <w:r>
              <w:rPr>
                <w:noProof/>
                <w:webHidden/>
              </w:rPr>
            </w:r>
            <w:r>
              <w:rPr>
                <w:noProof/>
                <w:webHidden/>
              </w:rPr>
              <w:fldChar w:fldCharType="separate"/>
            </w:r>
            <w:r>
              <w:rPr>
                <w:noProof/>
                <w:webHidden/>
              </w:rPr>
              <w:t>25</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5" w:history="1">
            <w:r w:rsidRPr="00264B98">
              <w:rPr>
                <w:rStyle w:val="Hyperlink"/>
                <w:noProof/>
              </w:rPr>
              <w:t>1.12</w:t>
            </w:r>
            <w:r>
              <w:rPr>
                <w:rFonts w:asciiTheme="minorHAnsi" w:eastAsiaTheme="minorEastAsia" w:hAnsiTheme="minorHAnsi" w:cstheme="minorBidi"/>
                <w:noProof/>
                <w:sz w:val="22"/>
                <w:szCs w:val="22"/>
              </w:rPr>
              <w:tab/>
            </w:r>
            <w:r w:rsidRPr="00264B98">
              <w:rPr>
                <w:rStyle w:val="Hyperlink"/>
                <w:noProof/>
              </w:rPr>
              <w:t>Sinalização sonoro e visual</w:t>
            </w:r>
            <w:r>
              <w:rPr>
                <w:noProof/>
                <w:webHidden/>
              </w:rPr>
              <w:tab/>
            </w:r>
            <w:r>
              <w:rPr>
                <w:noProof/>
                <w:webHidden/>
              </w:rPr>
              <w:fldChar w:fldCharType="begin"/>
            </w:r>
            <w:r>
              <w:rPr>
                <w:noProof/>
                <w:webHidden/>
              </w:rPr>
              <w:instrText xml:space="preserve"> PAGEREF _Toc65500525 \h </w:instrText>
            </w:r>
            <w:r>
              <w:rPr>
                <w:noProof/>
                <w:webHidden/>
              </w:rPr>
            </w:r>
            <w:r>
              <w:rPr>
                <w:noProof/>
                <w:webHidden/>
              </w:rPr>
              <w:fldChar w:fldCharType="separate"/>
            </w:r>
            <w:r>
              <w:rPr>
                <w:noProof/>
                <w:webHidden/>
              </w:rPr>
              <w:t>25</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6" w:history="1">
            <w:r w:rsidRPr="00264B98">
              <w:rPr>
                <w:rStyle w:val="Hyperlink"/>
                <w:noProof/>
              </w:rPr>
              <w:t>1.13</w:t>
            </w:r>
            <w:r>
              <w:rPr>
                <w:rFonts w:asciiTheme="minorHAnsi" w:eastAsiaTheme="minorEastAsia" w:hAnsiTheme="minorHAnsi" w:cstheme="minorBidi"/>
                <w:noProof/>
                <w:sz w:val="22"/>
                <w:szCs w:val="22"/>
              </w:rPr>
              <w:tab/>
            </w:r>
            <w:r w:rsidRPr="00264B98">
              <w:rPr>
                <w:rStyle w:val="Hyperlink"/>
                <w:noProof/>
              </w:rPr>
              <w:t>Acesso principal (desnível)</w:t>
            </w:r>
            <w:r>
              <w:rPr>
                <w:noProof/>
                <w:webHidden/>
              </w:rPr>
              <w:tab/>
            </w:r>
            <w:r>
              <w:rPr>
                <w:noProof/>
                <w:webHidden/>
              </w:rPr>
              <w:fldChar w:fldCharType="begin"/>
            </w:r>
            <w:r>
              <w:rPr>
                <w:noProof/>
                <w:webHidden/>
              </w:rPr>
              <w:instrText xml:space="preserve"> PAGEREF _Toc65500526 \h </w:instrText>
            </w:r>
            <w:r>
              <w:rPr>
                <w:noProof/>
                <w:webHidden/>
              </w:rPr>
            </w:r>
            <w:r>
              <w:rPr>
                <w:noProof/>
                <w:webHidden/>
              </w:rPr>
              <w:fldChar w:fldCharType="separate"/>
            </w:r>
            <w:r>
              <w:rPr>
                <w:noProof/>
                <w:webHidden/>
              </w:rPr>
              <w:t>26</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7" w:history="1">
            <w:r w:rsidRPr="00264B98">
              <w:rPr>
                <w:rStyle w:val="Hyperlink"/>
                <w:noProof/>
              </w:rPr>
              <w:t>1.14</w:t>
            </w:r>
            <w:r>
              <w:rPr>
                <w:rFonts w:asciiTheme="minorHAnsi" w:eastAsiaTheme="minorEastAsia" w:hAnsiTheme="minorHAnsi" w:cstheme="minorBidi"/>
                <w:noProof/>
                <w:sz w:val="22"/>
                <w:szCs w:val="22"/>
              </w:rPr>
              <w:tab/>
            </w:r>
            <w:r w:rsidRPr="00264B98">
              <w:rPr>
                <w:rStyle w:val="Hyperlink"/>
                <w:noProof/>
              </w:rPr>
              <w:t>Piso Tátil Borracha Sintética</w:t>
            </w:r>
            <w:r>
              <w:rPr>
                <w:noProof/>
                <w:webHidden/>
              </w:rPr>
              <w:tab/>
            </w:r>
            <w:r>
              <w:rPr>
                <w:noProof/>
                <w:webHidden/>
              </w:rPr>
              <w:fldChar w:fldCharType="begin"/>
            </w:r>
            <w:r>
              <w:rPr>
                <w:noProof/>
                <w:webHidden/>
              </w:rPr>
              <w:instrText xml:space="preserve"> PAGEREF _Toc65500527 \h </w:instrText>
            </w:r>
            <w:r>
              <w:rPr>
                <w:noProof/>
                <w:webHidden/>
              </w:rPr>
            </w:r>
            <w:r>
              <w:rPr>
                <w:noProof/>
                <w:webHidden/>
              </w:rPr>
              <w:fldChar w:fldCharType="separate"/>
            </w:r>
            <w:r>
              <w:rPr>
                <w:noProof/>
                <w:webHidden/>
              </w:rPr>
              <w:t>26</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8" w:history="1">
            <w:r w:rsidRPr="00264B98">
              <w:rPr>
                <w:rStyle w:val="Hyperlink"/>
                <w:noProof/>
              </w:rPr>
              <w:t>1.15</w:t>
            </w:r>
            <w:r>
              <w:rPr>
                <w:rFonts w:asciiTheme="minorHAnsi" w:eastAsiaTheme="minorEastAsia" w:hAnsiTheme="minorHAnsi" w:cstheme="minorBidi"/>
                <w:noProof/>
                <w:sz w:val="22"/>
                <w:szCs w:val="22"/>
              </w:rPr>
              <w:tab/>
            </w:r>
            <w:r w:rsidRPr="00264B98">
              <w:rPr>
                <w:rStyle w:val="Hyperlink"/>
                <w:noProof/>
              </w:rPr>
              <w:t>Guarda Corpo</w:t>
            </w:r>
            <w:r>
              <w:rPr>
                <w:noProof/>
                <w:webHidden/>
              </w:rPr>
              <w:tab/>
            </w:r>
            <w:r>
              <w:rPr>
                <w:noProof/>
                <w:webHidden/>
              </w:rPr>
              <w:fldChar w:fldCharType="begin"/>
            </w:r>
            <w:r>
              <w:rPr>
                <w:noProof/>
                <w:webHidden/>
              </w:rPr>
              <w:instrText xml:space="preserve"> PAGEREF _Toc65500528 \h </w:instrText>
            </w:r>
            <w:r>
              <w:rPr>
                <w:noProof/>
                <w:webHidden/>
              </w:rPr>
            </w:r>
            <w:r>
              <w:rPr>
                <w:noProof/>
                <w:webHidden/>
              </w:rPr>
              <w:fldChar w:fldCharType="separate"/>
            </w:r>
            <w:r>
              <w:rPr>
                <w:noProof/>
                <w:webHidden/>
              </w:rPr>
              <w:t>26</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29" w:history="1">
            <w:r w:rsidRPr="00264B98">
              <w:rPr>
                <w:rStyle w:val="Hyperlink"/>
                <w:noProof/>
              </w:rPr>
              <w:t>1.16</w:t>
            </w:r>
            <w:r>
              <w:rPr>
                <w:rFonts w:asciiTheme="minorHAnsi" w:eastAsiaTheme="minorEastAsia" w:hAnsiTheme="minorHAnsi" w:cstheme="minorBidi"/>
                <w:noProof/>
                <w:sz w:val="22"/>
                <w:szCs w:val="22"/>
              </w:rPr>
              <w:tab/>
            </w:r>
            <w:r w:rsidRPr="00264B98">
              <w:rPr>
                <w:rStyle w:val="Hyperlink"/>
                <w:noProof/>
              </w:rPr>
              <w:t>Corrimão</w:t>
            </w:r>
            <w:r>
              <w:rPr>
                <w:noProof/>
                <w:webHidden/>
              </w:rPr>
              <w:tab/>
            </w:r>
            <w:r>
              <w:rPr>
                <w:noProof/>
                <w:webHidden/>
              </w:rPr>
              <w:fldChar w:fldCharType="begin"/>
            </w:r>
            <w:r>
              <w:rPr>
                <w:noProof/>
                <w:webHidden/>
              </w:rPr>
              <w:instrText xml:space="preserve"> PAGEREF _Toc65500529 \h </w:instrText>
            </w:r>
            <w:r>
              <w:rPr>
                <w:noProof/>
                <w:webHidden/>
              </w:rPr>
            </w:r>
            <w:r>
              <w:rPr>
                <w:noProof/>
                <w:webHidden/>
              </w:rPr>
              <w:fldChar w:fldCharType="separate"/>
            </w:r>
            <w:r>
              <w:rPr>
                <w:noProof/>
                <w:webHidden/>
              </w:rPr>
              <w:t>27</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30" w:history="1">
            <w:r w:rsidRPr="00264B98">
              <w:rPr>
                <w:rStyle w:val="Hyperlink"/>
                <w:noProof/>
              </w:rPr>
              <w:t>1.17</w:t>
            </w:r>
            <w:r>
              <w:rPr>
                <w:rFonts w:asciiTheme="minorHAnsi" w:eastAsiaTheme="minorEastAsia" w:hAnsiTheme="minorHAnsi" w:cstheme="minorBidi"/>
                <w:noProof/>
                <w:sz w:val="22"/>
                <w:szCs w:val="22"/>
              </w:rPr>
              <w:tab/>
            </w:r>
            <w:r w:rsidRPr="00264B98">
              <w:rPr>
                <w:rStyle w:val="Hyperlink"/>
                <w:noProof/>
              </w:rPr>
              <w:t>Sinalização de pavimento</w:t>
            </w:r>
            <w:r>
              <w:rPr>
                <w:noProof/>
                <w:webHidden/>
              </w:rPr>
              <w:tab/>
            </w:r>
            <w:r>
              <w:rPr>
                <w:noProof/>
                <w:webHidden/>
              </w:rPr>
              <w:fldChar w:fldCharType="begin"/>
            </w:r>
            <w:r>
              <w:rPr>
                <w:noProof/>
                <w:webHidden/>
              </w:rPr>
              <w:instrText xml:space="preserve"> PAGEREF _Toc65500530 \h </w:instrText>
            </w:r>
            <w:r>
              <w:rPr>
                <w:noProof/>
                <w:webHidden/>
              </w:rPr>
            </w:r>
            <w:r>
              <w:rPr>
                <w:noProof/>
                <w:webHidden/>
              </w:rPr>
              <w:fldChar w:fldCharType="separate"/>
            </w:r>
            <w:r>
              <w:rPr>
                <w:noProof/>
                <w:webHidden/>
              </w:rPr>
              <w:t>29</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31" w:history="1">
            <w:r w:rsidRPr="00264B98">
              <w:rPr>
                <w:rStyle w:val="Hyperlink"/>
                <w:noProof/>
              </w:rPr>
              <w:t>1.18</w:t>
            </w:r>
            <w:r>
              <w:rPr>
                <w:rFonts w:asciiTheme="minorHAnsi" w:eastAsiaTheme="minorEastAsia" w:hAnsiTheme="minorHAnsi" w:cstheme="minorBidi"/>
                <w:noProof/>
                <w:sz w:val="22"/>
                <w:szCs w:val="22"/>
              </w:rPr>
              <w:tab/>
            </w:r>
            <w:r w:rsidRPr="00264B98">
              <w:rPr>
                <w:rStyle w:val="Hyperlink"/>
                <w:noProof/>
              </w:rPr>
              <w:t>Guia de Balizamento</w:t>
            </w:r>
            <w:r>
              <w:rPr>
                <w:noProof/>
                <w:webHidden/>
              </w:rPr>
              <w:tab/>
            </w:r>
            <w:r>
              <w:rPr>
                <w:noProof/>
                <w:webHidden/>
              </w:rPr>
              <w:fldChar w:fldCharType="begin"/>
            </w:r>
            <w:r>
              <w:rPr>
                <w:noProof/>
                <w:webHidden/>
              </w:rPr>
              <w:instrText xml:space="preserve"> PAGEREF _Toc65500531 \h </w:instrText>
            </w:r>
            <w:r>
              <w:rPr>
                <w:noProof/>
                <w:webHidden/>
              </w:rPr>
            </w:r>
            <w:r>
              <w:rPr>
                <w:noProof/>
                <w:webHidden/>
              </w:rPr>
              <w:fldChar w:fldCharType="separate"/>
            </w:r>
            <w:r>
              <w:rPr>
                <w:noProof/>
                <w:webHidden/>
              </w:rPr>
              <w:t>30</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32" w:history="1">
            <w:r w:rsidRPr="00264B98">
              <w:rPr>
                <w:rStyle w:val="Hyperlink"/>
                <w:noProof/>
              </w:rPr>
              <w:t>1.19</w:t>
            </w:r>
            <w:r>
              <w:rPr>
                <w:rFonts w:asciiTheme="minorHAnsi" w:eastAsiaTheme="minorEastAsia" w:hAnsiTheme="minorHAnsi" w:cstheme="minorBidi"/>
                <w:noProof/>
                <w:sz w:val="22"/>
                <w:szCs w:val="22"/>
              </w:rPr>
              <w:tab/>
            </w:r>
            <w:r w:rsidRPr="00264B98">
              <w:rPr>
                <w:rStyle w:val="Hyperlink"/>
                <w:noProof/>
              </w:rPr>
              <w:t>Sinalizador de Degraus</w:t>
            </w:r>
            <w:r>
              <w:rPr>
                <w:noProof/>
                <w:webHidden/>
              </w:rPr>
              <w:tab/>
            </w:r>
            <w:r>
              <w:rPr>
                <w:noProof/>
                <w:webHidden/>
              </w:rPr>
              <w:fldChar w:fldCharType="begin"/>
            </w:r>
            <w:r>
              <w:rPr>
                <w:noProof/>
                <w:webHidden/>
              </w:rPr>
              <w:instrText xml:space="preserve"> PAGEREF _Toc65500532 \h </w:instrText>
            </w:r>
            <w:r>
              <w:rPr>
                <w:noProof/>
                <w:webHidden/>
              </w:rPr>
            </w:r>
            <w:r>
              <w:rPr>
                <w:noProof/>
                <w:webHidden/>
              </w:rPr>
              <w:fldChar w:fldCharType="separate"/>
            </w:r>
            <w:r>
              <w:rPr>
                <w:noProof/>
                <w:webHidden/>
              </w:rPr>
              <w:t>30</w:t>
            </w:r>
            <w:r>
              <w:rPr>
                <w:noProof/>
                <w:webHidden/>
              </w:rPr>
              <w:fldChar w:fldCharType="end"/>
            </w:r>
          </w:hyperlink>
        </w:p>
        <w:p w:rsidR="005D28FD" w:rsidRDefault="005D28FD">
          <w:pPr>
            <w:pStyle w:val="Sumrio3"/>
            <w:tabs>
              <w:tab w:val="left" w:pos="800"/>
              <w:tab w:val="right" w:leader="dot" w:pos="10456"/>
            </w:tabs>
            <w:rPr>
              <w:rFonts w:asciiTheme="minorHAnsi" w:eastAsiaTheme="minorEastAsia" w:hAnsiTheme="minorHAnsi" w:cstheme="minorBidi"/>
              <w:noProof/>
              <w:sz w:val="22"/>
              <w:szCs w:val="22"/>
            </w:rPr>
          </w:pPr>
          <w:hyperlink w:anchor="_Toc65500533" w:history="1">
            <w:r w:rsidRPr="00264B98">
              <w:rPr>
                <w:rStyle w:val="Hyperlink"/>
                <w:noProof/>
              </w:rPr>
              <w:t>2</w:t>
            </w:r>
            <w:r>
              <w:rPr>
                <w:rFonts w:asciiTheme="minorHAnsi" w:eastAsiaTheme="minorEastAsia" w:hAnsiTheme="minorHAnsi" w:cstheme="minorBidi"/>
                <w:noProof/>
                <w:sz w:val="22"/>
                <w:szCs w:val="22"/>
              </w:rPr>
              <w:tab/>
            </w:r>
            <w:r w:rsidRPr="00264B98">
              <w:rPr>
                <w:rStyle w:val="Hyperlink"/>
                <w:noProof/>
              </w:rPr>
              <w:t>INTERVENÇÃO INTERNA</w:t>
            </w:r>
            <w:r>
              <w:rPr>
                <w:noProof/>
                <w:webHidden/>
              </w:rPr>
              <w:tab/>
            </w:r>
            <w:r>
              <w:rPr>
                <w:noProof/>
                <w:webHidden/>
              </w:rPr>
              <w:fldChar w:fldCharType="begin"/>
            </w:r>
            <w:r>
              <w:rPr>
                <w:noProof/>
                <w:webHidden/>
              </w:rPr>
              <w:instrText xml:space="preserve"> PAGEREF _Toc65500533 \h </w:instrText>
            </w:r>
            <w:r>
              <w:rPr>
                <w:noProof/>
                <w:webHidden/>
              </w:rPr>
            </w:r>
            <w:r>
              <w:rPr>
                <w:noProof/>
                <w:webHidden/>
              </w:rPr>
              <w:fldChar w:fldCharType="separate"/>
            </w:r>
            <w:r>
              <w:rPr>
                <w:noProof/>
                <w:webHidden/>
              </w:rPr>
              <w:t>31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4" w:history="1">
            <w:r w:rsidRPr="00264B98">
              <w:rPr>
                <w:rStyle w:val="Hyperlink"/>
                <w:noProof/>
              </w:rPr>
              <w:t>2.1</w:t>
            </w:r>
            <w:r>
              <w:rPr>
                <w:rFonts w:asciiTheme="minorHAnsi" w:eastAsiaTheme="minorEastAsia" w:hAnsiTheme="minorHAnsi" w:cstheme="minorBidi"/>
                <w:noProof/>
                <w:sz w:val="22"/>
                <w:szCs w:val="22"/>
              </w:rPr>
              <w:tab/>
            </w:r>
            <w:r w:rsidRPr="00264B98">
              <w:rPr>
                <w:rStyle w:val="Hyperlink"/>
                <w:noProof/>
              </w:rPr>
              <w:t>Piso Tátil Borracha Sintética</w:t>
            </w:r>
            <w:r>
              <w:rPr>
                <w:noProof/>
                <w:webHidden/>
              </w:rPr>
              <w:tab/>
            </w:r>
            <w:r>
              <w:rPr>
                <w:noProof/>
                <w:webHidden/>
              </w:rPr>
              <w:fldChar w:fldCharType="begin"/>
            </w:r>
            <w:r>
              <w:rPr>
                <w:noProof/>
                <w:webHidden/>
              </w:rPr>
              <w:instrText xml:space="preserve"> PAGEREF _Toc65500534 \h </w:instrText>
            </w:r>
            <w:r>
              <w:rPr>
                <w:noProof/>
                <w:webHidden/>
              </w:rPr>
            </w:r>
            <w:r>
              <w:rPr>
                <w:noProof/>
                <w:webHidden/>
              </w:rPr>
              <w:fldChar w:fldCharType="separate"/>
            </w:r>
            <w:r>
              <w:rPr>
                <w:noProof/>
                <w:webHidden/>
              </w:rPr>
              <w:t>31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5" w:history="1">
            <w:r w:rsidRPr="00264B98">
              <w:rPr>
                <w:rStyle w:val="Hyperlink"/>
                <w:noProof/>
              </w:rPr>
              <w:t>2.2</w:t>
            </w:r>
            <w:r>
              <w:rPr>
                <w:rFonts w:asciiTheme="minorHAnsi" w:eastAsiaTheme="minorEastAsia" w:hAnsiTheme="minorHAnsi" w:cstheme="minorBidi"/>
                <w:noProof/>
                <w:sz w:val="22"/>
                <w:szCs w:val="22"/>
              </w:rPr>
              <w:tab/>
            </w:r>
            <w:r w:rsidRPr="00264B98">
              <w:rPr>
                <w:rStyle w:val="Hyperlink"/>
                <w:noProof/>
              </w:rPr>
              <w:t>Mapa Tátil</w:t>
            </w:r>
            <w:r>
              <w:rPr>
                <w:noProof/>
                <w:webHidden/>
              </w:rPr>
              <w:tab/>
            </w:r>
            <w:r>
              <w:rPr>
                <w:noProof/>
                <w:webHidden/>
              </w:rPr>
              <w:fldChar w:fldCharType="begin"/>
            </w:r>
            <w:r>
              <w:rPr>
                <w:noProof/>
                <w:webHidden/>
              </w:rPr>
              <w:instrText xml:space="preserve"> PAGEREF _Toc65500535 \h </w:instrText>
            </w:r>
            <w:r>
              <w:rPr>
                <w:noProof/>
                <w:webHidden/>
              </w:rPr>
            </w:r>
            <w:r>
              <w:rPr>
                <w:noProof/>
                <w:webHidden/>
              </w:rPr>
              <w:fldChar w:fldCharType="separate"/>
            </w:r>
            <w:r>
              <w:rPr>
                <w:noProof/>
                <w:webHidden/>
              </w:rPr>
              <w:t>31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6" w:history="1">
            <w:r w:rsidRPr="00264B98">
              <w:rPr>
                <w:rStyle w:val="Hyperlink"/>
                <w:noProof/>
              </w:rPr>
              <w:t>2.3</w:t>
            </w:r>
            <w:r>
              <w:rPr>
                <w:rFonts w:asciiTheme="minorHAnsi" w:eastAsiaTheme="minorEastAsia" w:hAnsiTheme="minorHAnsi" w:cstheme="minorBidi"/>
                <w:noProof/>
                <w:sz w:val="22"/>
                <w:szCs w:val="22"/>
              </w:rPr>
              <w:tab/>
            </w:r>
            <w:r w:rsidRPr="00264B98">
              <w:rPr>
                <w:rStyle w:val="Hyperlink"/>
                <w:noProof/>
              </w:rPr>
              <w:t>Bebedouros</w:t>
            </w:r>
            <w:r>
              <w:rPr>
                <w:noProof/>
                <w:webHidden/>
              </w:rPr>
              <w:tab/>
            </w:r>
            <w:r>
              <w:rPr>
                <w:noProof/>
                <w:webHidden/>
              </w:rPr>
              <w:fldChar w:fldCharType="begin"/>
            </w:r>
            <w:r>
              <w:rPr>
                <w:noProof/>
                <w:webHidden/>
              </w:rPr>
              <w:instrText xml:space="preserve"> PAGEREF _Toc65500536 \h </w:instrText>
            </w:r>
            <w:r>
              <w:rPr>
                <w:noProof/>
                <w:webHidden/>
              </w:rPr>
            </w:r>
            <w:r>
              <w:rPr>
                <w:noProof/>
                <w:webHidden/>
              </w:rPr>
              <w:fldChar w:fldCharType="separate"/>
            </w:r>
            <w:r>
              <w:rPr>
                <w:noProof/>
                <w:webHidden/>
              </w:rPr>
              <w:t>33</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7" w:history="1">
            <w:r w:rsidRPr="00264B98">
              <w:rPr>
                <w:rStyle w:val="Hyperlink"/>
                <w:noProof/>
              </w:rPr>
              <w:t>2.4</w:t>
            </w:r>
            <w:r>
              <w:rPr>
                <w:rFonts w:asciiTheme="minorHAnsi" w:eastAsiaTheme="minorEastAsia" w:hAnsiTheme="minorHAnsi" w:cstheme="minorBidi"/>
                <w:noProof/>
                <w:sz w:val="22"/>
                <w:szCs w:val="22"/>
              </w:rPr>
              <w:tab/>
            </w:r>
            <w:r w:rsidRPr="00264B98">
              <w:rPr>
                <w:rStyle w:val="Hyperlink"/>
                <w:noProof/>
              </w:rPr>
              <w:t>Placas de Sinalização | Identificação</w:t>
            </w:r>
            <w:r>
              <w:rPr>
                <w:noProof/>
                <w:webHidden/>
              </w:rPr>
              <w:tab/>
            </w:r>
            <w:r>
              <w:rPr>
                <w:noProof/>
                <w:webHidden/>
              </w:rPr>
              <w:fldChar w:fldCharType="begin"/>
            </w:r>
            <w:r>
              <w:rPr>
                <w:noProof/>
                <w:webHidden/>
              </w:rPr>
              <w:instrText xml:space="preserve"> PAGEREF _Toc65500537 \h </w:instrText>
            </w:r>
            <w:r>
              <w:rPr>
                <w:noProof/>
                <w:webHidden/>
              </w:rPr>
            </w:r>
            <w:r>
              <w:rPr>
                <w:noProof/>
                <w:webHidden/>
              </w:rPr>
              <w:fldChar w:fldCharType="separate"/>
            </w:r>
            <w:r>
              <w:rPr>
                <w:noProof/>
                <w:webHidden/>
              </w:rPr>
              <w:t>33</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8" w:history="1">
            <w:r w:rsidRPr="00264B98">
              <w:rPr>
                <w:rStyle w:val="Hyperlink"/>
                <w:noProof/>
              </w:rPr>
              <w:t>2.5</w:t>
            </w:r>
            <w:r>
              <w:rPr>
                <w:rFonts w:asciiTheme="minorHAnsi" w:eastAsiaTheme="minorEastAsia" w:hAnsiTheme="minorHAnsi" w:cstheme="minorBidi"/>
                <w:noProof/>
                <w:sz w:val="22"/>
                <w:szCs w:val="22"/>
              </w:rPr>
              <w:tab/>
            </w:r>
            <w:r w:rsidRPr="00264B98">
              <w:rPr>
                <w:rStyle w:val="Hyperlink"/>
                <w:noProof/>
              </w:rPr>
              <w:t>Sinalização Áudio Visual</w:t>
            </w:r>
            <w:r>
              <w:rPr>
                <w:noProof/>
                <w:webHidden/>
              </w:rPr>
              <w:tab/>
            </w:r>
            <w:r>
              <w:rPr>
                <w:noProof/>
                <w:webHidden/>
              </w:rPr>
              <w:fldChar w:fldCharType="begin"/>
            </w:r>
            <w:r>
              <w:rPr>
                <w:noProof/>
                <w:webHidden/>
              </w:rPr>
              <w:instrText xml:space="preserve"> PAGEREF _Toc65500538 \h </w:instrText>
            </w:r>
            <w:r>
              <w:rPr>
                <w:noProof/>
                <w:webHidden/>
              </w:rPr>
            </w:r>
            <w:r>
              <w:rPr>
                <w:noProof/>
                <w:webHidden/>
              </w:rPr>
              <w:fldChar w:fldCharType="separate"/>
            </w:r>
            <w:r>
              <w:rPr>
                <w:noProof/>
                <w:webHidden/>
              </w:rPr>
              <w:t>40</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39" w:history="1">
            <w:r w:rsidRPr="00264B98">
              <w:rPr>
                <w:rStyle w:val="Hyperlink"/>
                <w:noProof/>
              </w:rPr>
              <w:t>2.6</w:t>
            </w:r>
            <w:r>
              <w:rPr>
                <w:rFonts w:asciiTheme="minorHAnsi" w:eastAsiaTheme="minorEastAsia" w:hAnsiTheme="minorHAnsi" w:cstheme="minorBidi"/>
                <w:noProof/>
                <w:sz w:val="22"/>
                <w:szCs w:val="22"/>
              </w:rPr>
              <w:tab/>
            </w:r>
            <w:r w:rsidRPr="00264B98">
              <w:rPr>
                <w:rStyle w:val="Hyperlink"/>
                <w:noProof/>
              </w:rPr>
              <w:t>Lousas</w:t>
            </w:r>
            <w:r>
              <w:rPr>
                <w:noProof/>
                <w:webHidden/>
              </w:rPr>
              <w:tab/>
            </w:r>
            <w:r>
              <w:rPr>
                <w:noProof/>
                <w:webHidden/>
              </w:rPr>
              <w:fldChar w:fldCharType="begin"/>
            </w:r>
            <w:r>
              <w:rPr>
                <w:noProof/>
                <w:webHidden/>
              </w:rPr>
              <w:instrText xml:space="preserve"> PAGEREF _Toc65500539 \h </w:instrText>
            </w:r>
            <w:r>
              <w:rPr>
                <w:noProof/>
                <w:webHidden/>
              </w:rPr>
            </w:r>
            <w:r>
              <w:rPr>
                <w:noProof/>
                <w:webHidden/>
              </w:rPr>
              <w:fldChar w:fldCharType="separate"/>
            </w:r>
            <w:r>
              <w:rPr>
                <w:noProof/>
                <w:webHidden/>
              </w:rPr>
              <w:t>41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40" w:history="1">
            <w:r w:rsidRPr="00264B98">
              <w:rPr>
                <w:rStyle w:val="Hyperlink"/>
                <w:noProof/>
              </w:rPr>
              <w:t>2.7</w:t>
            </w:r>
            <w:r>
              <w:rPr>
                <w:rFonts w:asciiTheme="minorHAnsi" w:eastAsiaTheme="minorEastAsia" w:hAnsiTheme="minorHAnsi" w:cstheme="minorBidi"/>
                <w:noProof/>
                <w:sz w:val="22"/>
                <w:szCs w:val="22"/>
              </w:rPr>
              <w:tab/>
            </w:r>
            <w:r w:rsidRPr="00264B98">
              <w:rPr>
                <w:rStyle w:val="Hyperlink"/>
                <w:noProof/>
              </w:rPr>
              <w:t>Pontos de luz</w:t>
            </w:r>
            <w:r>
              <w:rPr>
                <w:noProof/>
                <w:webHidden/>
              </w:rPr>
              <w:tab/>
            </w:r>
            <w:r>
              <w:rPr>
                <w:noProof/>
                <w:webHidden/>
              </w:rPr>
              <w:fldChar w:fldCharType="begin"/>
            </w:r>
            <w:r>
              <w:rPr>
                <w:noProof/>
                <w:webHidden/>
              </w:rPr>
              <w:instrText xml:space="preserve"> PAGEREF _Toc65500540 \h </w:instrText>
            </w:r>
            <w:r>
              <w:rPr>
                <w:noProof/>
                <w:webHidden/>
              </w:rPr>
            </w:r>
            <w:r>
              <w:rPr>
                <w:noProof/>
                <w:webHidden/>
              </w:rPr>
              <w:fldChar w:fldCharType="separate"/>
            </w:r>
            <w:r>
              <w:rPr>
                <w:noProof/>
                <w:webHidden/>
              </w:rPr>
              <w:t>41</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41" w:history="1">
            <w:r w:rsidRPr="00264B98">
              <w:rPr>
                <w:rStyle w:val="Hyperlink"/>
                <w:noProof/>
              </w:rPr>
              <w:t>2.8</w:t>
            </w:r>
            <w:r>
              <w:rPr>
                <w:rFonts w:asciiTheme="minorHAnsi" w:eastAsiaTheme="minorEastAsia" w:hAnsiTheme="minorHAnsi" w:cstheme="minorBidi"/>
                <w:noProof/>
                <w:sz w:val="22"/>
                <w:szCs w:val="22"/>
              </w:rPr>
              <w:tab/>
            </w:r>
            <w:r w:rsidRPr="00264B98">
              <w:rPr>
                <w:rStyle w:val="Hyperlink"/>
                <w:noProof/>
              </w:rPr>
              <w:t>Adequação das escadas existentes</w:t>
            </w:r>
            <w:r>
              <w:rPr>
                <w:noProof/>
                <w:webHidden/>
              </w:rPr>
              <w:tab/>
            </w:r>
            <w:r>
              <w:rPr>
                <w:noProof/>
                <w:webHidden/>
              </w:rPr>
              <w:fldChar w:fldCharType="begin"/>
            </w:r>
            <w:r>
              <w:rPr>
                <w:noProof/>
                <w:webHidden/>
              </w:rPr>
              <w:instrText xml:space="preserve"> PAGEREF _Toc65500541 \h </w:instrText>
            </w:r>
            <w:r>
              <w:rPr>
                <w:noProof/>
                <w:webHidden/>
              </w:rPr>
            </w:r>
            <w:r>
              <w:rPr>
                <w:noProof/>
                <w:webHidden/>
              </w:rPr>
              <w:fldChar w:fldCharType="separate"/>
            </w:r>
            <w:r>
              <w:rPr>
                <w:noProof/>
                <w:webHidden/>
              </w:rPr>
              <w:t>42</w:t>
            </w:r>
            <w:r>
              <w:rPr>
                <w:noProof/>
                <w:webHidden/>
              </w:rPr>
              <w:fldChar w:fldCharType="end"/>
            </w:r>
          </w:hyperlink>
        </w:p>
        <w:p w:rsidR="005D28FD" w:rsidRDefault="005D28FD">
          <w:pPr>
            <w:pStyle w:val="Sumrio2"/>
            <w:tabs>
              <w:tab w:val="left" w:pos="800"/>
              <w:tab w:val="right" w:leader="dot" w:pos="10456"/>
            </w:tabs>
            <w:rPr>
              <w:rFonts w:asciiTheme="minorHAnsi" w:eastAsiaTheme="minorEastAsia" w:hAnsiTheme="minorHAnsi" w:cstheme="minorBidi"/>
              <w:noProof/>
              <w:sz w:val="22"/>
              <w:szCs w:val="22"/>
            </w:rPr>
          </w:pPr>
          <w:hyperlink w:anchor="_Toc65500542" w:history="1">
            <w:r w:rsidRPr="00264B98">
              <w:rPr>
                <w:rStyle w:val="Hyperlink"/>
                <w:noProof/>
              </w:rPr>
              <w:t>2.9</w:t>
            </w:r>
            <w:r>
              <w:rPr>
                <w:rFonts w:asciiTheme="minorHAnsi" w:eastAsiaTheme="minorEastAsia" w:hAnsiTheme="minorHAnsi" w:cstheme="minorBidi"/>
                <w:noProof/>
                <w:sz w:val="22"/>
                <w:szCs w:val="22"/>
              </w:rPr>
              <w:tab/>
            </w:r>
            <w:r w:rsidRPr="00264B98">
              <w:rPr>
                <w:rStyle w:val="Hyperlink"/>
                <w:noProof/>
              </w:rPr>
              <w:t>Adequação da rampa existente</w:t>
            </w:r>
            <w:r>
              <w:rPr>
                <w:noProof/>
                <w:webHidden/>
              </w:rPr>
              <w:tab/>
            </w:r>
            <w:r>
              <w:rPr>
                <w:noProof/>
                <w:webHidden/>
              </w:rPr>
              <w:fldChar w:fldCharType="begin"/>
            </w:r>
            <w:r>
              <w:rPr>
                <w:noProof/>
                <w:webHidden/>
              </w:rPr>
              <w:instrText xml:space="preserve"> PAGEREF _Toc65500542 \h </w:instrText>
            </w:r>
            <w:r>
              <w:rPr>
                <w:noProof/>
                <w:webHidden/>
              </w:rPr>
            </w:r>
            <w:r>
              <w:rPr>
                <w:noProof/>
                <w:webHidden/>
              </w:rPr>
              <w:fldChar w:fldCharType="separate"/>
            </w:r>
            <w:r>
              <w:rPr>
                <w:noProof/>
                <w:webHidden/>
              </w:rPr>
              <w:t>42</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3" w:history="1">
            <w:r w:rsidRPr="00264B98">
              <w:rPr>
                <w:rStyle w:val="Hyperlink"/>
                <w:noProof/>
              </w:rPr>
              <w:t>2.10</w:t>
            </w:r>
            <w:r>
              <w:rPr>
                <w:rFonts w:asciiTheme="minorHAnsi" w:eastAsiaTheme="minorEastAsia" w:hAnsiTheme="minorHAnsi" w:cstheme="minorBidi"/>
                <w:noProof/>
                <w:sz w:val="22"/>
                <w:szCs w:val="22"/>
              </w:rPr>
              <w:tab/>
            </w:r>
            <w:r w:rsidRPr="00264B98">
              <w:rPr>
                <w:rStyle w:val="Hyperlink"/>
                <w:noProof/>
              </w:rPr>
              <w:t>Elevador</w:t>
            </w:r>
            <w:r>
              <w:rPr>
                <w:noProof/>
                <w:webHidden/>
              </w:rPr>
              <w:tab/>
            </w:r>
            <w:r>
              <w:rPr>
                <w:noProof/>
                <w:webHidden/>
              </w:rPr>
              <w:fldChar w:fldCharType="begin"/>
            </w:r>
            <w:r>
              <w:rPr>
                <w:noProof/>
                <w:webHidden/>
              </w:rPr>
              <w:instrText xml:space="preserve"> PAGEREF _Toc65500543 \h </w:instrText>
            </w:r>
            <w:r>
              <w:rPr>
                <w:noProof/>
                <w:webHidden/>
              </w:rPr>
            </w:r>
            <w:r>
              <w:rPr>
                <w:noProof/>
                <w:webHidden/>
              </w:rPr>
              <w:fldChar w:fldCharType="separate"/>
            </w:r>
            <w:r>
              <w:rPr>
                <w:noProof/>
                <w:webHidden/>
              </w:rPr>
              <w:t>42</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4" w:history="1">
            <w:r w:rsidRPr="00264B98">
              <w:rPr>
                <w:rStyle w:val="Hyperlink"/>
                <w:noProof/>
              </w:rPr>
              <w:t>2.11</w:t>
            </w:r>
            <w:r>
              <w:rPr>
                <w:rFonts w:asciiTheme="minorHAnsi" w:eastAsiaTheme="minorEastAsia" w:hAnsiTheme="minorHAnsi" w:cstheme="minorBidi"/>
                <w:noProof/>
                <w:sz w:val="22"/>
                <w:szCs w:val="22"/>
              </w:rPr>
              <w:tab/>
            </w:r>
            <w:r w:rsidRPr="00264B98">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_Toc65500544 \h </w:instrText>
            </w:r>
            <w:r>
              <w:rPr>
                <w:noProof/>
                <w:webHidden/>
              </w:rPr>
            </w:r>
            <w:r>
              <w:rPr>
                <w:noProof/>
                <w:webHidden/>
              </w:rPr>
              <w:fldChar w:fldCharType="separate"/>
            </w:r>
            <w:r>
              <w:rPr>
                <w:noProof/>
                <w:webHidden/>
              </w:rPr>
              <w:t>43</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5" w:history="1">
            <w:r w:rsidRPr="00264B98">
              <w:rPr>
                <w:rStyle w:val="Hyperlink"/>
                <w:noProof/>
              </w:rPr>
              <w:t>2.12</w:t>
            </w:r>
            <w:r>
              <w:rPr>
                <w:rFonts w:asciiTheme="minorHAnsi" w:eastAsiaTheme="minorEastAsia" w:hAnsiTheme="minorHAnsi" w:cstheme="minorBidi"/>
                <w:noProof/>
                <w:sz w:val="22"/>
                <w:szCs w:val="22"/>
              </w:rPr>
              <w:tab/>
            </w:r>
            <w:r w:rsidRPr="00264B98">
              <w:rPr>
                <w:rStyle w:val="Hyperlink"/>
                <w:noProof/>
              </w:rPr>
              <w:t>Portas</w:t>
            </w:r>
            <w:r>
              <w:rPr>
                <w:noProof/>
                <w:webHidden/>
              </w:rPr>
              <w:tab/>
            </w:r>
            <w:r>
              <w:rPr>
                <w:noProof/>
                <w:webHidden/>
              </w:rPr>
              <w:fldChar w:fldCharType="begin"/>
            </w:r>
            <w:r>
              <w:rPr>
                <w:noProof/>
                <w:webHidden/>
              </w:rPr>
              <w:instrText xml:space="preserve"> PAGEREF _Toc65500545 \h </w:instrText>
            </w:r>
            <w:r>
              <w:rPr>
                <w:noProof/>
                <w:webHidden/>
              </w:rPr>
            </w:r>
            <w:r>
              <w:rPr>
                <w:noProof/>
                <w:webHidden/>
              </w:rPr>
              <w:fldChar w:fldCharType="separate"/>
            </w:r>
            <w:r>
              <w:rPr>
                <w:noProof/>
                <w:webHidden/>
              </w:rPr>
              <w:t>54</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6" w:history="1">
            <w:r w:rsidRPr="00264B98">
              <w:rPr>
                <w:rStyle w:val="Hyperlink"/>
                <w:noProof/>
              </w:rPr>
              <w:t>2.13</w:t>
            </w:r>
            <w:r>
              <w:rPr>
                <w:rFonts w:asciiTheme="minorHAnsi" w:eastAsiaTheme="minorEastAsia" w:hAnsiTheme="minorHAnsi" w:cstheme="minorBidi"/>
                <w:noProof/>
                <w:sz w:val="22"/>
                <w:szCs w:val="22"/>
              </w:rPr>
              <w:tab/>
            </w:r>
            <w:r w:rsidRPr="00264B98">
              <w:rPr>
                <w:rStyle w:val="Hyperlink"/>
                <w:noProof/>
              </w:rPr>
              <w:t>Pinturas em Portas</w:t>
            </w:r>
            <w:r>
              <w:rPr>
                <w:noProof/>
                <w:webHidden/>
              </w:rPr>
              <w:tab/>
            </w:r>
            <w:r>
              <w:rPr>
                <w:noProof/>
                <w:webHidden/>
              </w:rPr>
              <w:fldChar w:fldCharType="begin"/>
            </w:r>
            <w:r>
              <w:rPr>
                <w:noProof/>
                <w:webHidden/>
              </w:rPr>
              <w:instrText xml:space="preserve"> PAGEREF _Toc65500546 \h </w:instrText>
            </w:r>
            <w:r>
              <w:rPr>
                <w:noProof/>
                <w:webHidden/>
              </w:rPr>
            </w:r>
            <w:r>
              <w:rPr>
                <w:noProof/>
                <w:webHidden/>
              </w:rPr>
              <w:fldChar w:fldCharType="separate"/>
            </w:r>
            <w:r>
              <w:rPr>
                <w:noProof/>
                <w:webHidden/>
              </w:rPr>
              <w:t>59</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7" w:history="1">
            <w:r w:rsidRPr="00264B98">
              <w:rPr>
                <w:rStyle w:val="Hyperlink"/>
                <w:noProof/>
              </w:rPr>
              <w:t>2.14</w:t>
            </w:r>
            <w:r>
              <w:rPr>
                <w:rFonts w:asciiTheme="minorHAnsi" w:eastAsiaTheme="minorEastAsia" w:hAnsiTheme="minorHAnsi" w:cstheme="minorBidi"/>
                <w:noProof/>
                <w:sz w:val="22"/>
                <w:szCs w:val="22"/>
              </w:rPr>
              <w:tab/>
            </w:r>
            <w:r w:rsidRPr="00264B98">
              <w:rPr>
                <w:rStyle w:val="Hyperlink"/>
                <w:noProof/>
              </w:rPr>
              <w:t>Janelas</w:t>
            </w:r>
            <w:r>
              <w:rPr>
                <w:noProof/>
                <w:webHidden/>
              </w:rPr>
              <w:tab/>
            </w:r>
            <w:r>
              <w:rPr>
                <w:noProof/>
                <w:webHidden/>
              </w:rPr>
              <w:fldChar w:fldCharType="begin"/>
            </w:r>
            <w:r>
              <w:rPr>
                <w:noProof/>
                <w:webHidden/>
              </w:rPr>
              <w:instrText xml:space="preserve"> PAGEREF _Toc65500547 \h </w:instrText>
            </w:r>
            <w:r>
              <w:rPr>
                <w:noProof/>
                <w:webHidden/>
              </w:rPr>
            </w:r>
            <w:r>
              <w:rPr>
                <w:noProof/>
                <w:webHidden/>
              </w:rPr>
              <w:fldChar w:fldCharType="separate"/>
            </w:r>
            <w:r>
              <w:rPr>
                <w:noProof/>
                <w:webHidden/>
              </w:rPr>
              <w:t>61</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8" w:history="1">
            <w:r w:rsidRPr="00264B98">
              <w:rPr>
                <w:rStyle w:val="Hyperlink"/>
                <w:noProof/>
              </w:rPr>
              <w:t>2.15</w:t>
            </w:r>
            <w:r>
              <w:rPr>
                <w:rFonts w:asciiTheme="minorHAnsi" w:eastAsiaTheme="minorEastAsia" w:hAnsiTheme="minorHAnsi" w:cstheme="minorBidi"/>
                <w:noProof/>
                <w:sz w:val="22"/>
                <w:szCs w:val="22"/>
              </w:rPr>
              <w:tab/>
            </w:r>
            <w:r w:rsidRPr="00264B98">
              <w:rPr>
                <w:rStyle w:val="Hyperlink"/>
                <w:noProof/>
              </w:rPr>
              <w:t>Cozinha</w:t>
            </w:r>
            <w:r>
              <w:rPr>
                <w:noProof/>
                <w:webHidden/>
              </w:rPr>
              <w:tab/>
            </w:r>
            <w:r>
              <w:rPr>
                <w:noProof/>
                <w:webHidden/>
              </w:rPr>
              <w:fldChar w:fldCharType="begin"/>
            </w:r>
            <w:r>
              <w:rPr>
                <w:noProof/>
                <w:webHidden/>
              </w:rPr>
              <w:instrText xml:space="preserve"> PAGEREF _Toc65500548 \h </w:instrText>
            </w:r>
            <w:r>
              <w:rPr>
                <w:noProof/>
                <w:webHidden/>
              </w:rPr>
            </w:r>
            <w:r>
              <w:rPr>
                <w:noProof/>
                <w:webHidden/>
              </w:rPr>
              <w:fldChar w:fldCharType="separate"/>
            </w:r>
            <w:r>
              <w:rPr>
                <w:noProof/>
                <w:webHidden/>
              </w:rPr>
              <w:t>63</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49" w:history="1">
            <w:r w:rsidRPr="00264B98">
              <w:rPr>
                <w:rStyle w:val="Hyperlink"/>
                <w:noProof/>
              </w:rPr>
              <w:t>2.16</w:t>
            </w:r>
            <w:r>
              <w:rPr>
                <w:rFonts w:asciiTheme="minorHAnsi" w:eastAsiaTheme="minorEastAsia" w:hAnsiTheme="minorHAnsi" w:cstheme="minorBidi"/>
                <w:noProof/>
                <w:sz w:val="22"/>
                <w:szCs w:val="22"/>
              </w:rPr>
              <w:tab/>
            </w:r>
            <w:r w:rsidRPr="00264B98">
              <w:rPr>
                <w:rStyle w:val="Hyperlink"/>
                <w:noProof/>
              </w:rPr>
              <w:t>Despensa</w:t>
            </w:r>
            <w:r>
              <w:rPr>
                <w:noProof/>
                <w:webHidden/>
              </w:rPr>
              <w:tab/>
            </w:r>
            <w:r>
              <w:rPr>
                <w:noProof/>
                <w:webHidden/>
              </w:rPr>
              <w:fldChar w:fldCharType="begin"/>
            </w:r>
            <w:r>
              <w:rPr>
                <w:noProof/>
                <w:webHidden/>
              </w:rPr>
              <w:instrText xml:space="preserve"> PAGEREF _Toc65500549 \h </w:instrText>
            </w:r>
            <w:r>
              <w:rPr>
                <w:noProof/>
                <w:webHidden/>
              </w:rPr>
            </w:r>
            <w:r>
              <w:rPr>
                <w:noProof/>
                <w:webHidden/>
              </w:rPr>
              <w:fldChar w:fldCharType="separate"/>
            </w:r>
            <w:r>
              <w:rPr>
                <w:noProof/>
                <w:webHidden/>
              </w:rPr>
              <w:t>66</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50" w:history="1">
            <w:r w:rsidRPr="00264B98">
              <w:rPr>
                <w:rStyle w:val="Hyperlink"/>
                <w:noProof/>
              </w:rPr>
              <w:t>2.17</w:t>
            </w:r>
            <w:r>
              <w:rPr>
                <w:rFonts w:asciiTheme="minorHAnsi" w:eastAsiaTheme="minorEastAsia" w:hAnsiTheme="minorHAnsi" w:cstheme="minorBidi"/>
                <w:noProof/>
                <w:sz w:val="22"/>
                <w:szCs w:val="22"/>
              </w:rPr>
              <w:tab/>
            </w:r>
            <w:r w:rsidRPr="00264B98">
              <w:rPr>
                <w:rStyle w:val="Hyperlink"/>
                <w:noProof/>
              </w:rPr>
              <w:t>Sanitários Coletivos Masculino | Feminino e Professores</w:t>
            </w:r>
            <w:r>
              <w:rPr>
                <w:noProof/>
                <w:webHidden/>
              </w:rPr>
              <w:tab/>
            </w:r>
            <w:r>
              <w:rPr>
                <w:noProof/>
                <w:webHidden/>
              </w:rPr>
              <w:fldChar w:fldCharType="begin"/>
            </w:r>
            <w:r>
              <w:rPr>
                <w:noProof/>
                <w:webHidden/>
              </w:rPr>
              <w:instrText xml:space="preserve"> PAGEREF _Toc65500550 \h </w:instrText>
            </w:r>
            <w:r>
              <w:rPr>
                <w:noProof/>
                <w:webHidden/>
              </w:rPr>
            </w:r>
            <w:r>
              <w:rPr>
                <w:noProof/>
                <w:webHidden/>
              </w:rPr>
              <w:fldChar w:fldCharType="separate"/>
            </w:r>
            <w:r>
              <w:rPr>
                <w:noProof/>
                <w:webHidden/>
              </w:rPr>
              <w:t>67</w:t>
            </w:r>
            <w:r>
              <w:rPr>
                <w:noProof/>
                <w:webHidden/>
              </w:rPr>
              <w:fldChar w:fldCharType="end"/>
            </w:r>
          </w:hyperlink>
        </w:p>
        <w:p w:rsidR="005D28FD" w:rsidRDefault="005D28FD">
          <w:pPr>
            <w:pStyle w:val="Sumrio2"/>
            <w:tabs>
              <w:tab w:val="left" w:pos="1200"/>
              <w:tab w:val="right" w:leader="dot" w:pos="10456"/>
            </w:tabs>
            <w:rPr>
              <w:rFonts w:asciiTheme="minorHAnsi" w:eastAsiaTheme="minorEastAsia" w:hAnsiTheme="minorHAnsi" w:cstheme="minorBidi"/>
              <w:noProof/>
              <w:sz w:val="22"/>
              <w:szCs w:val="22"/>
            </w:rPr>
          </w:pPr>
          <w:hyperlink w:anchor="_Toc65500551" w:history="1">
            <w:r w:rsidRPr="00264B98">
              <w:rPr>
                <w:rStyle w:val="Hyperlink"/>
                <w:noProof/>
              </w:rPr>
              <w:t>2.18</w:t>
            </w:r>
            <w:r>
              <w:rPr>
                <w:rFonts w:asciiTheme="minorHAnsi" w:eastAsiaTheme="minorEastAsia" w:hAnsiTheme="minorHAnsi" w:cstheme="minorBidi"/>
                <w:noProof/>
                <w:sz w:val="22"/>
                <w:szCs w:val="22"/>
              </w:rPr>
              <w:tab/>
            </w:r>
            <w:r w:rsidRPr="00264B98">
              <w:rPr>
                <w:rStyle w:val="Hyperlink"/>
                <w:noProof/>
              </w:rPr>
              <w:t>Banheiros e Sanitários Acessíveis | Professores e Unissex | Masculino e Feminino</w:t>
            </w:r>
            <w:r>
              <w:rPr>
                <w:noProof/>
                <w:webHidden/>
              </w:rPr>
              <w:tab/>
            </w:r>
            <w:r>
              <w:rPr>
                <w:noProof/>
                <w:webHidden/>
              </w:rPr>
              <w:fldChar w:fldCharType="begin"/>
            </w:r>
            <w:r>
              <w:rPr>
                <w:noProof/>
                <w:webHidden/>
              </w:rPr>
              <w:instrText xml:space="preserve"> PAGEREF _Toc65500551 \h </w:instrText>
            </w:r>
            <w:r>
              <w:rPr>
                <w:noProof/>
                <w:webHidden/>
              </w:rPr>
            </w:r>
            <w:r>
              <w:rPr>
                <w:noProof/>
                <w:webHidden/>
              </w:rPr>
              <w:fldChar w:fldCharType="separate"/>
            </w:r>
            <w:r>
              <w:rPr>
                <w:noProof/>
                <w:webHidden/>
              </w:rPr>
              <w:t>70</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65500510"/>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975843" w:rsidP="00D24EA1">
      <w:pPr>
        <w:jc w:val="both"/>
        <w:rPr>
          <w:rFonts w:cs="Arial"/>
          <w:b/>
        </w:rPr>
      </w:pPr>
      <w:r>
        <w:rPr>
          <w:rFonts w:cs="Arial"/>
          <w:b/>
        </w:rPr>
        <w:t>CEMEB</w:t>
      </w:r>
      <w:r w:rsidR="005320C5">
        <w:rPr>
          <w:rFonts w:cs="Arial"/>
          <w:b/>
        </w:rPr>
        <w:t xml:space="preserve"> </w:t>
      </w:r>
      <w:r w:rsidR="00575AD7">
        <w:rPr>
          <w:rFonts w:cs="Arial"/>
          <w:b/>
        </w:rPr>
        <w:t>MONTEIRO LOBATO</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75843">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9A758D" w:rsidP="009F7A48">
      <w:pPr>
        <w:pStyle w:val="PargrafodaLista"/>
        <w:numPr>
          <w:ilvl w:val="0"/>
          <w:numId w:val="15"/>
        </w:numPr>
        <w:jc w:val="both"/>
      </w:pPr>
      <w:r>
        <w:t>Elevadores</w:t>
      </w:r>
      <w:r w:rsidR="009A7B2C">
        <w:t>,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F7A48" w:rsidRDefault="009F7A48" w:rsidP="009F7A48">
      <w:pPr>
        <w:jc w:val="both"/>
      </w:pPr>
      <w:r>
        <w:t xml:space="preserve">Definiu-se o prazo máximo de </w:t>
      </w:r>
      <w:r w:rsidR="00D323AA">
        <w:rPr>
          <w:b/>
        </w:rPr>
        <w:t>07</w:t>
      </w:r>
      <w:r w:rsidR="00E74933">
        <w:rPr>
          <w:b/>
        </w:rPr>
        <w:t xml:space="preserve"> </w:t>
      </w:r>
      <w:r>
        <w:t>meses para execução completa dos serviços e entrega definitiva da obra, exclusos os prazos para trâmites documentais (aprovação prefeitura).</w:t>
      </w:r>
    </w:p>
    <w:p w:rsidR="002C2D7C" w:rsidRDefault="002C2D7C" w:rsidP="009F7A48">
      <w:pPr>
        <w:jc w:val="both"/>
      </w:pPr>
    </w:p>
    <w:p w:rsidR="002C2D7C" w:rsidRDefault="002C2D7C" w:rsidP="009F7A48">
      <w:pPr>
        <w:jc w:val="both"/>
      </w:pPr>
    </w:p>
    <w:p w:rsidR="009F7A48" w:rsidRPr="008F7F83" w:rsidRDefault="009F7A48" w:rsidP="002C2D7C">
      <w:pPr>
        <w:rPr>
          <w:rFonts w:ascii="Futura Md BT" w:hAnsi="Futura Md BT" w:cs="Arial"/>
        </w:rPr>
      </w:pPr>
      <w:bookmarkStart w:id="7" w:name="_Toc17906172"/>
      <w:r w:rsidRPr="008F7F83">
        <w:rPr>
          <w:rFonts w:ascii="Futura Md BT" w:hAnsi="Futura Md BT" w:cs="Arial"/>
        </w:rPr>
        <w:t>DISPOSIÇÕES GERAIS</w:t>
      </w:r>
      <w:bookmarkEnd w:id="7"/>
    </w:p>
    <w:p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975843" w:rsidRDefault="00975843" w:rsidP="00975843">
      <w:pPr>
        <w:jc w:val="both"/>
      </w:pPr>
      <w:r>
        <w:t>Na falta de anexos do FDE referente a este projeto deverá ser consultado todo o manual do Sistema de Sinalização pata Edificações Escolares do FDE.</w:t>
      </w:r>
    </w:p>
    <w:p w:rsidR="006F24D4" w:rsidRDefault="006F24D4" w:rsidP="006F24D4">
      <w:pPr>
        <w:pStyle w:val="Ttulo"/>
        <w:jc w:val="both"/>
      </w:pPr>
      <w:r>
        <w:t>Projetos Complementares</w:t>
      </w:r>
    </w:p>
    <w:p w:rsidR="00975843" w:rsidRDefault="00975843" w:rsidP="00975843">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e adequação do projeto preventivo, drenagem e, só assim será possível ter a quantificação correta dos materiais a serem ser considerados no orçamento.</w:t>
      </w:r>
    </w:p>
    <w:p w:rsidR="006B5F93" w:rsidRDefault="006B5F93" w:rsidP="006B5F93">
      <w:pPr>
        <w:pStyle w:val="Ttulo"/>
        <w:jc w:val="both"/>
      </w:pPr>
      <w:r>
        <w:t>Hierarquia de informações</w:t>
      </w:r>
    </w:p>
    <w:p w:rsidR="006B5F93" w:rsidRDefault="006B5F93" w:rsidP="006B5F93">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6B5F93" w:rsidRPr="0084690A" w:rsidRDefault="006B5F93" w:rsidP="006B5F93">
      <w:pPr>
        <w:pStyle w:val="PargrafodaLista"/>
        <w:numPr>
          <w:ilvl w:val="0"/>
          <w:numId w:val="14"/>
        </w:numPr>
        <w:ind w:left="851" w:hanging="425"/>
        <w:jc w:val="both"/>
      </w:pPr>
      <w:r w:rsidRPr="0084690A">
        <w:t>Em caso de divergência entre o Memorial Descritivo e os desenhos dos projetos, prevalecerão sempre estes últimos;</w:t>
      </w:r>
    </w:p>
    <w:p w:rsidR="006B5F93" w:rsidRPr="0084690A" w:rsidRDefault="006B5F93" w:rsidP="006B5F93">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6B5F93" w:rsidRPr="0084690A" w:rsidRDefault="006B5F93" w:rsidP="006B5F93">
      <w:pPr>
        <w:pStyle w:val="PargrafodaLista"/>
        <w:numPr>
          <w:ilvl w:val="0"/>
          <w:numId w:val="14"/>
        </w:numPr>
        <w:ind w:left="851" w:hanging="425"/>
        <w:jc w:val="both"/>
      </w:pPr>
      <w:r w:rsidRPr="0084690A">
        <w:t>Em caso de divergência entre os desenhos de escalas diferentes, prevalecerão sempre os de maior escala;</w:t>
      </w:r>
    </w:p>
    <w:p w:rsidR="006B5F93" w:rsidRPr="0084690A" w:rsidRDefault="006B5F93" w:rsidP="006B5F93">
      <w:pPr>
        <w:pStyle w:val="PargrafodaLista"/>
        <w:numPr>
          <w:ilvl w:val="0"/>
          <w:numId w:val="14"/>
        </w:numPr>
        <w:ind w:left="851" w:hanging="425"/>
        <w:jc w:val="both"/>
      </w:pPr>
      <w:r w:rsidRPr="0084690A">
        <w:t>Em caso de divergência entre desenhos de datas diferentes, prevalecerão sempre os mais recentes;</w:t>
      </w:r>
    </w:p>
    <w:p w:rsidR="006B5F93" w:rsidRPr="0084690A" w:rsidRDefault="006B5F93" w:rsidP="006B5F93">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6B5F93" w:rsidRDefault="006B5F93" w:rsidP="006B5F93">
      <w:pPr>
        <w:pStyle w:val="Ttulo"/>
        <w:jc w:val="both"/>
      </w:pPr>
      <w:r>
        <w:t>Detalhes complementares</w:t>
      </w:r>
    </w:p>
    <w:p w:rsidR="006B5F93" w:rsidRDefault="006B5F93" w:rsidP="006B5F93">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6B5F93" w:rsidRDefault="006B5F93" w:rsidP="006B5F93">
      <w:pPr>
        <w:jc w:val="both"/>
        <w:rPr>
          <w:rFonts w:cs="Arial"/>
        </w:rPr>
      </w:pPr>
    </w:p>
    <w:p w:rsidR="006B5F93" w:rsidRDefault="006B5F93" w:rsidP="006B5F93">
      <w:pPr>
        <w:jc w:val="both"/>
        <w:rPr>
          <w:rFonts w:cs="Arial"/>
        </w:rPr>
      </w:pPr>
    </w:p>
    <w:p w:rsidR="006B5F93" w:rsidRDefault="006B5F93" w:rsidP="006B5F93">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6B5F93" w:rsidRPr="00A93119" w:rsidRDefault="006B5F93" w:rsidP="006B5F93">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6B5F93" w:rsidRPr="00A93119" w:rsidRDefault="006B5F93" w:rsidP="006B5F93">
      <w:pPr>
        <w:jc w:val="both"/>
        <w:rPr>
          <w:rFonts w:cs="Arial"/>
        </w:rPr>
      </w:pPr>
      <w:r w:rsidRPr="00A93119">
        <w:rPr>
          <w:rFonts w:cs="Arial"/>
        </w:rPr>
        <w:t>O presente documento traz algumas imagens para melhor compreensão de alguns sistemas e soluções, mas as mesmas são apenas ilustrativas.</w:t>
      </w:r>
    </w:p>
    <w:p w:rsidR="006B5F93" w:rsidRDefault="006B5F93" w:rsidP="006B5F93">
      <w:pPr>
        <w:pStyle w:val="Ttulo"/>
        <w:jc w:val="both"/>
      </w:pPr>
      <w:r>
        <w:t>Orçamento referência da obra</w:t>
      </w:r>
    </w:p>
    <w:p w:rsidR="006B5F93" w:rsidRPr="001543CC" w:rsidRDefault="006B5F93" w:rsidP="006B5F93">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rsidR="006B5F93" w:rsidRDefault="006B5F93" w:rsidP="006B5F93">
      <w:pPr>
        <w:jc w:val="both"/>
      </w:pPr>
      <w:r>
        <w:t>A orçamentação de referência da obra utilizou os seguintes critérios:</w:t>
      </w:r>
    </w:p>
    <w:p w:rsidR="006B5F93" w:rsidRDefault="006B5F93" w:rsidP="006B5F93">
      <w:pPr>
        <w:pStyle w:val="Legenda"/>
      </w:pPr>
    </w:p>
    <w:p w:rsidR="006B5F93" w:rsidRPr="00C55C41" w:rsidRDefault="006B5F93" w:rsidP="006B5F93">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6B5F93" w:rsidRDefault="006B5F93" w:rsidP="006B5F93">
      <w:pPr>
        <w:pStyle w:val="Ttulo"/>
        <w:jc w:val="both"/>
      </w:pPr>
      <w:r w:rsidRPr="00F124B7">
        <w:t>Fiscalização</w:t>
      </w:r>
      <w:r>
        <w:t xml:space="preserve"> da obra</w:t>
      </w:r>
    </w:p>
    <w:p w:rsidR="006B5F93" w:rsidRPr="00272FA5" w:rsidRDefault="006B5F93" w:rsidP="006B5F93">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6B5F93" w:rsidRPr="00272FA5" w:rsidRDefault="006B5F93" w:rsidP="006B5F93">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6B5F93" w:rsidRPr="00272FA5" w:rsidRDefault="006B5F93" w:rsidP="006B5F93">
      <w:pPr>
        <w:pStyle w:val="PargrafodaLista"/>
        <w:numPr>
          <w:ilvl w:val="0"/>
          <w:numId w:val="14"/>
        </w:numPr>
        <w:spacing w:after="0"/>
        <w:ind w:left="850" w:hanging="425"/>
        <w:jc w:val="both"/>
      </w:pPr>
      <w:r w:rsidRPr="00272FA5">
        <w:t>Fornecer detalhes construtivos que achar necessário para a execução da obra;</w:t>
      </w:r>
    </w:p>
    <w:p w:rsidR="006B5F93" w:rsidRPr="00272FA5" w:rsidRDefault="006B5F93" w:rsidP="006B5F93">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6B5F93" w:rsidRDefault="006B5F93" w:rsidP="006B5F93">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6B5F93" w:rsidRDefault="006B5F93" w:rsidP="006B5F93">
      <w:pPr>
        <w:spacing w:after="0"/>
        <w:jc w:val="both"/>
      </w:pPr>
    </w:p>
    <w:p w:rsidR="006B5F93" w:rsidRDefault="006B5F93" w:rsidP="006B5F93">
      <w:pPr>
        <w:spacing w:after="0"/>
        <w:jc w:val="both"/>
      </w:pPr>
    </w:p>
    <w:p w:rsidR="006B5F93" w:rsidRPr="00272FA5" w:rsidRDefault="006B5F93" w:rsidP="006B5F93">
      <w:pPr>
        <w:spacing w:after="0"/>
        <w:jc w:val="both"/>
      </w:pPr>
    </w:p>
    <w:p w:rsidR="006B5F93" w:rsidRPr="00272FA5" w:rsidRDefault="006B5F93" w:rsidP="006B5F93">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6B5F93" w:rsidRDefault="006B5F93" w:rsidP="006B5F93">
      <w:pPr>
        <w:pStyle w:val="PargrafodaLista"/>
        <w:numPr>
          <w:ilvl w:val="0"/>
          <w:numId w:val="14"/>
        </w:numPr>
        <w:spacing w:after="0"/>
        <w:ind w:left="850" w:hanging="425"/>
        <w:jc w:val="both"/>
      </w:pPr>
      <w:r w:rsidRPr="00272FA5">
        <w:t>Aprovar os serviços executados e realizar as respectivas medições.</w:t>
      </w:r>
    </w:p>
    <w:p w:rsidR="006B5F93" w:rsidRDefault="006B5F93" w:rsidP="006B5F93">
      <w:pPr>
        <w:spacing w:after="0"/>
        <w:jc w:val="both"/>
      </w:pPr>
    </w:p>
    <w:p w:rsidR="006B5F93" w:rsidRDefault="006B5F93" w:rsidP="006B5F93">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6B5F93" w:rsidRPr="00A93119" w:rsidRDefault="006B5F93" w:rsidP="006B5F93">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rsidR="006B5F93" w:rsidRPr="00A93119" w:rsidRDefault="006B5F93" w:rsidP="006B5F93">
      <w:pPr>
        <w:jc w:val="both"/>
        <w:rPr>
          <w:rFonts w:cs="Arial"/>
        </w:rPr>
      </w:pPr>
      <w:r w:rsidRPr="00A93119">
        <w:rPr>
          <w:rFonts w:cs="Arial"/>
        </w:rPr>
        <w:t>Os serviços contratados serão executados rigorosamente de acordo com as normas a seguir:</w:t>
      </w:r>
    </w:p>
    <w:p w:rsidR="006B5F93" w:rsidRDefault="006B5F93" w:rsidP="006B5F93">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6B5F93" w:rsidRPr="00272FA5" w:rsidRDefault="006B5F93" w:rsidP="006B5F93">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6B5F93" w:rsidRDefault="006B5F93" w:rsidP="006B5F93">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6B5F93" w:rsidRDefault="006B5F93" w:rsidP="006B5F93">
      <w:pPr>
        <w:pStyle w:val="PargrafodaLista"/>
        <w:numPr>
          <w:ilvl w:val="0"/>
          <w:numId w:val="14"/>
        </w:numPr>
        <w:spacing w:after="0"/>
        <w:ind w:left="850" w:hanging="425"/>
        <w:jc w:val="both"/>
      </w:pPr>
      <w:r>
        <w:t>A CONTRATADA deverá manter o diário de obras sempre atualizado e em local de fácil acesso no canteiro de obras.</w:t>
      </w:r>
    </w:p>
    <w:p w:rsidR="006B5F93" w:rsidRDefault="006B5F93" w:rsidP="006B5F93">
      <w:pPr>
        <w:spacing w:after="0"/>
        <w:jc w:val="both"/>
      </w:pPr>
    </w:p>
    <w:p w:rsidR="006B5F93" w:rsidRDefault="006B5F93" w:rsidP="006B5F93">
      <w:pPr>
        <w:spacing w:after="0"/>
        <w:jc w:val="both"/>
      </w:pPr>
    </w:p>
    <w:p w:rsidR="006B5F93" w:rsidRDefault="006B5F93" w:rsidP="006B5F93">
      <w:pPr>
        <w:spacing w:after="0"/>
        <w:jc w:val="both"/>
      </w:pPr>
    </w:p>
    <w:p w:rsidR="006B5F93" w:rsidRDefault="006B5F93" w:rsidP="006B5F93">
      <w:pPr>
        <w:spacing w:after="0"/>
        <w:jc w:val="both"/>
      </w:pPr>
    </w:p>
    <w:p w:rsidR="006B5F93" w:rsidRDefault="006B5F93" w:rsidP="006B5F93">
      <w:pPr>
        <w:spacing w:after="0"/>
        <w:jc w:val="both"/>
      </w:pPr>
    </w:p>
    <w:p w:rsidR="006B5F93" w:rsidRDefault="006B5F93" w:rsidP="006B5F93">
      <w:pPr>
        <w:pStyle w:val="Ttulo"/>
        <w:jc w:val="both"/>
      </w:pPr>
      <w:r>
        <w:t>Amostras e critérios de analogias</w:t>
      </w:r>
    </w:p>
    <w:p w:rsidR="006B5F93" w:rsidRDefault="006B5F93" w:rsidP="006B5F93">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6B5F93" w:rsidRDefault="006B5F93" w:rsidP="006B5F93">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6B5F93" w:rsidRDefault="006B5F93" w:rsidP="006B5F93">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6B5F93" w:rsidRPr="00272FA5" w:rsidRDefault="006B5F93" w:rsidP="006B5F93">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6B5F93" w:rsidRPr="00272FA5" w:rsidRDefault="006B5F93" w:rsidP="006B5F93">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6B5F93" w:rsidRPr="00272FA5" w:rsidRDefault="006B5F93" w:rsidP="006B5F93">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6B5F93" w:rsidRPr="00272FA5" w:rsidRDefault="006B5F93" w:rsidP="006B5F93">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6B5F93" w:rsidRDefault="006B5F93" w:rsidP="006B5F93">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6B5F93" w:rsidRPr="00272FA5" w:rsidRDefault="006B5F93" w:rsidP="006B5F93">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6B5F93" w:rsidRPr="00272FA5" w:rsidRDefault="006B5F93" w:rsidP="006B5F93">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6B5F93" w:rsidRDefault="006B5F93" w:rsidP="006B5F93">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6B5F93" w:rsidRDefault="006B5F93" w:rsidP="006B5F93">
      <w:pPr>
        <w:tabs>
          <w:tab w:val="left" w:pos="0"/>
          <w:tab w:val="left" w:pos="1134"/>
        </w:tabs>
        <w:overflowPunct w:val="0"/>
        <w:autoSpaceDE w:val="0"/>
        <w:autoSpaceDN w:val="0"/>
        <w:adjustRightInd w:val="0"/>
        <w:jc w:val="both"/>
        <w:textAlignment w:val="baseline"/>
      </w:pPr>
    </w:p>
    <w:p w:rsidR="006B5F93" w:rsidRDefault="006B5F93" w:rsidP="006B5F93">
      <w:pPr>
        <w:tabs>
          <w:tab w:val="left" w:pos="0"/>
          <w:tab w:val="left" w:pos="1134"/>
        </w:tabs>
        <w:overflowPunct w:val="0"/>
        <w:autoSpaceDE w:val="0"/>
        <w:autoSpaceDN w:val="0"/>
        <w:adjustRightInd w:val="0"/>
        <w:jc w:val="both"/>
        <w:textAlignment w:val="baseline"/>
      </w:pPr>
    </w:p>
    <w:p w:rsidR="006B5F93" w:rsidRPr="00272FA5" w:rsidRDefault="006B5F93" w:rsidP="006B5F93">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6B5F93" w:rsidRDefault="006B5F93" w:rsidP="006B5F93">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rsidR="006B5F93" w:rsidRDefault="006B5F93" w:rsidP="006B5F93">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6B5F93" w:rsidRDefault="006B5F93" w:rsidP="006B5F93">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6B5F93" w:rsidRDefault="006B5F93" w:rsidP="006B5F93">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6B5F93" w:rsidRDefault="006B5F93" w:rsidP="006B5F93">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6B5F93" w:rsidRDefault="006B5F93" w:rsidP="006B5F93">
      <w:pPr>
        <w:pStyle w:val="Ttulo"/>
        <w:numPr>
          <w:ilvl w:val="0"/>
          <w:numId w:val="0"/>
        </w:numPr>
        <w:jc w:val="both"/>
        <w:rPr>
          <w:rFonts w:eastAsiaTheme="minorEastAsia" w:cstheme="minorBidi"/>
          <w:b w:val="0"/>
          <w:spacing w:val="0"/>
          <w:kern w:val="0"/>
          <w:szCs w:val="22"/>
        </w:rPr>
      </w:pPr>
    </w:p>
    <w:p w:rsidR="006B5F93" w:rsidRPr="00517D22" w:rsidRDefault="006B5F93" w:rsidP="006B5F93">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6B5F93" w:rsidRDefault="006B5F93" w:rsidP="006B5F93">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rsidR="006B5F93" w:rsidRDefault="006B5F93" w:rsidP="006B5F93">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rsidR="006B5F93" w:rsidRDefault="006B5F93" w:rsidP="006B5F93">
      <w:pPr>
        <w:jc w:val="both"/>
      </w:pPr>
    </w:p>
    <w:p w:rsidR="006B5F93" w:rsidRDefault="006B5F93" w:rsidP="006B5F93">
      <w:pPr>
        <w:jc w:val="both"/>
      </w:pPr>
    </w:p>
    <w:p w:rsidR="006B5F93" w:rsidRDefault="006B5F93" w:rsidP="006B5F93">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6B5F93" w:rsidRPr="00517D22" w:rsidRDefault="006B5F93" w:rsidP="006B5F93">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6B5F93" w:rsidRPr="00517D22" w:rsidRDefault="006B5F93" w:rsidP="006B5F93">
      <w:pPr>
        <w:pStyle w:val="Ttulo"/>
        <w:numPr>
          <w:ilvl w:val="0"/>
          <w:numId w:val="0"/>
        </w:numPr>
        <w:ind w:left="360"/>
        <w:jc w:val="both"/>
        <w:rPr>
          <w:rFonts w:eastAsia="Times New Roman" w:cstheme="minorHAnsi"/>
          <w:spacing w:val="0"/>
          <w:kern w:val="0"/>
          <w:sz w:val="22"/>
          <w:szCs w:val="22"/>
        </w:rPr>
      </w:pPr>
    </w:p>
    <w:p w:rsidR="006B5F93" w:rsidRDefault="006B5F93" w:rsidP="006B5F93">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6B5F93" w:rsidRDefault="006B5F93" w:rsidP="006B5F93">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6B5F93" w:rsidRPr="00EE39EE" w:rsidRDefault="006B5F93" w:rsidP="006B5F93">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6B5F93" w:rsidRDefault="006B5F93" w:rsidP="006B5F93">
      <w:pPr>
        <w:autoSpaceDE w:val="0"/>
        <w:autoSpaceDN w:val="0"/>
        <w:adjustRightInd w:val="0"/>
        <w:jc w:val="both"/>
      </w:pPr>
      <w:r>
        <w:t>Todo o material que a</w:t>
      </w:r>
      <w:r>
        <w:rPr>
          <w:b/>
        </w:rPr>
        <w:t xml:space="preserve"> PREFEITURA MUNICIPAL DE ITAPEVI </w:t>
      </w:r>
      <w:r>
        <w:t>julgar indispensável ficará à disposição da Prefeitura.</w:t>
      </w:r>
    </w:p>
    <w:p w:rsidR="006B5F93" w:rsidRDefault="006B5F93" w:rsidP="006B5F93">
      <w:pPr>
        <w:autoSpaceDE w:val="0"/>
        <w:autoSpaceDN w:val="0"/>
        <w:adjustRightInd w:val="0"/>
        <w:jc w:val="both"/>
      </w:pPr>
      <w:r>
        <w:t>Todo e qualquer dano ocorrido em consequência das obras, em qualquer parte do empreendimento, deverá ser reparado pela CONTRATADA, sem ônus para a Prefeitura.</w:t>
      </w:r>
    </w:p>
    <w:p w:rsidR="006B5F93" w:rsidRDefault="006B5F93" w:rsidP="006B5F93">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6B5F93" w:rsidRPr="00460256" w:rsidRDefault="006B5F93" w:rsidP="006B5F93">
      <w:pPr>
        <w:jc w:val="both"/>
      </w:pPr>
      <w:r w:rsidRPr="00460256">
        <w:t>Ao final dos serviços de demolição, a Contratada deverá providenciar a limpeza completa dos ambientes, possibilitando perfeita continuidade na obra.</w:t>
      </w:r>
    </w:p>
    <w:p w:rsidR="006B5F93" w:rsidRPr="00EE39EE" w:rsidRDefault="006B5F93" w:rsidP="006B5F93">
      <w:pPr>
        <w:jc w:val="both"/>
      </w:pPr>
    </w:p>
    <w:p w:rsidR="006F24D4" w:rsidRPr="00EE39EE" w:rsidRDefault="006F24D4" w:rsidP="006F24D4">
      <w:pPr>
        <w:jc w:val="both"/>
      </w:pPr>
    </w:p>
    <w:p w:rsidR="006F24D4" w:rsidRDefault="006F24D4" w:rsidP="006F24D4">
      <w:pPr>
        <w:jc w:val="both"/>
        <w:rPr>
          <w:b/>
          <w:color w:val="FF0000"/>
        </w:rPr>
      </w:pPr>
    </w:p>
    <w:p w:rsidR="006F24D4" w:rsidRDefault="006F24D4" w:rsidP="006F24D4">
      <w:pPr>
        <w:rPr>
          <w:rFonts w:ascii="Futura Md BT" w:hAnsi="Futura Md BT" w:cs="Arial"/>
        </w:rPr>
      </w:pPr>
      <w:r>
        <w:rPr>
          <w:rFonts w:ascii="Futura Md BT" w:hAnsi="Futura Md BT" w:cs="Arial"/>
        </w:rPr>
        <w:br w:type="page"/>
      </w:r>
    </w:p>
    <w:p w:rsidR="009F7A48" w:rsidRDefault="009F7A48" w:rsidP="009F7A48">
      <w:pPr>
        <w:rPr>
          <w:rFonts w:ascii="Futura Md BT" w:hAnsi="Futura Md BT" w:cs="Arial"/>
        </w:rPr>
      </w:pPr>
    </w:p>
    <w:p w:rsidR="009F7A48" w:rsidRDefault="009F7A48" w:rsidP="009F7A48">
      <w:pPr>
        <w:rPr>
          <w:rFonts w:ascii="Futura Md BT" w:hAnsi="Futura Md BT" w:cs="Arial"/>
        </w:rPr>
      </w:pPr>
    </w:p>
    <w:p w:rsidR="000B6E52" w:rsidRDefault="00D27CB8" w:rsidP="00C03D8A">
      <w:pPr>
        <w:pStyle w:val="Ttulo1"/>
        <w:rPr>
          <w:rFonts w:ascii="Futura Bk BT" w:hAnsi="Futura Bk BT"/>
        </w:rPr>
      </w:pPr>
      <w:bookmarkStart w:id="8" w:name="_Toc65500511"/>
      <w:r w:rsidRPr="00C03D8A">
        <w:rPr>
          <w:rFonts w:ascii="Futura Bk BT" w:hAnsi="Futura Bk BT"/>
        </w:rPr>
        <w:t xml:space="preserve">LEGISLAÇÃO | </w:t>
      </w:r>
      <w:r w:rsidR="000B6E52" w:rsidRPr="00C03D8A">
        <w:rPr>
          <w:rFonts w:ascii="Futura Bk BT" w:hAnsi="Futura Bk BT"/>
        </w:rPr>
        <w:t>NORMAS APLICÁVEIS</w:t>
      </w:r>
      <w:bookmarkEnd w:id="8"/>
    </w:p>
    <w:p w:rsidR="00C03D8A" w:rsidRPr="00C03D8A" w:rsidRDefault="00C03D8A" w:rsidP="00C03D8A"/>
    <w:p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rsidR="003E3D4C" w:rsidRPr="00FF6FAA" w:rsidRDefault="003E3D4C" w:rsidP="003E3D4C">
      <w:pPr>
        <w:autoSpaceDE w:val="0"/>
        <w:autoSpaceDN w:val="0"/>
        <w:adjustRightInd w:val="0"/>
        <w:spacing w:after="0" w:line="240" w:lineRule="auto"/>
        <w:jc w:val="both"/>
        <w:rPr>
          <w:b/>
          <w:sz w:val="22"/>
        </w:rPr>
      </w:pPr>
    </w:p>
    <w:p w:rsidR="003E3D4C" w:rsidRPr="00FF6FAA" w:rsidRDefault="006B5F93"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rsidR="003E3D4C" w:rsidRPr="00FF6FAA" w:rsidRDefault="003E3D4C" w:rsidP="003E3D4C">
      <w:pPr>
        <w:autoSpaceDE w:val="0"/>
        <w:autoSpaceDN w:val="0"/>
        <w:adjustRightInd w:val="0"/>
        <w:spacing w:after="0" w:line="240" w:lineRule="auto"/>
        <w:jc w:val="both"/>
        <w:rPr>
          <w:b/>
          <w:sz w:val="22"/>
          <w:u w:val="single"/>
        </w:rPr>
      </w:pPr>
    </w:p>
    <w:p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A26E69" w:rsidRPr="00FF6FAA" w:rsidRDefault="00A26E69" w:rsidP="00D27CB8">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rsidR="004505E0" w:rsidRPr="00FF6FAA" w:rsidRDefault="004505E0" w:rsidP="00D27CB8">
      <w:pPr>
        <w:rPr>
          <w:sz w:val="22"/>
        </w:rPr>
      </w:pPr>
    </w:p>
    <w:p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4505E0" w:rsidRDefault="00BB3CE5" w:rsidP="00D27CB8">
      <w:pPr>
        <w:rPr>
          <w:sz w:val="22"/>
        </w:rPr>
      </w:pPr>
      <w:r>
        <w:rPr>
          <w:sz w:val="22"/>
        </w:rPr>
        <w:t>Companhia de Engenharia de Tráfego CET – manual de Sinalização Urbana</w:t>
      </w:r>
    </w:p>
    <w:p w:rsidR="004505E0" w:rsidRDefault="004505E0" w:rsidP="00D27CB8">
      <w:r>
        <w:rPr>
          <w:sz w:val="22"/>
        </w:rPr>
        <w:t>*A prefeitura não possui código de obras</w:t>
      </w:r>
    </w:p>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9" w:name="_Toc65500512"/>
      <w:r w:rsidRPr="00C03D8A">
        <w:rPr>
          <w:rFonts w:ascii="Futura Bk BT" w:hAnsi="Futura Bk BT"/>
        </w:rPr>
        <w:t>ADEQUAÇÃO DE ACESSIBILIDADE</w:t>
      </w:r>
      <w:bookmarkEnd w:id="9"/>
    </w:p>
    <w:p w:rsidR="00C03D8A" w:rsidRPr="00C03D8A" w:rsidRDefault="00C03D8A" w:rsidP="00C03D8A"/>
    <w:p w:rsidR="006B5F93" w:rsidRDefault="006B5F93" w:rsidP="006B5F93">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6B5F93" w:rsidRDefault="006B5F93" w:rsidP="006B5F93">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1D75A7" w:rsidRDefault="001D75A7" w:rsidP="001D75A7">
      <w:pPr>
        <w:spacing w:line="240" w:lineRule="auto"/>
        <w:jc w:val="both"/>
      </w:pPr>
    </w:p>
    <w:p w:rsidR="00D91FF9" w:rsidRDefault="00D91FF9" w:rsidP="00D91FF9">
      <w:pPr>
        <w:jc w:val="both"/>
      </w:pPr>
      <w:r>
        <w:t>Nas rotas acessíveis são necessários pelo menos 1 referência que conduza todas as pessoas a caminhar pela edificação.</w:t>
      </w:r>
    </w:p>
    <w:p w:rsidR="006B5F93" w:rsidRDefault="006B5F93" w:rsidP="006B5F93">
      <w:pPr>
        <w:jc w:val="both"/>
      </w:pPr>
      <w:r>
        <w:t>Para atender a NBR 9050/2020, tendo como base as orientações acima, foram definidas 02 rotas acessíveis:</w:t>
      </w:r>
    </w:p>
    <w:p w:rsidR="00D91FF9" w:rsidRDefault="00D91FF9" w:rsidP="00D91FF9">
      <w:pPr>
        <w:jc w:val="both"/>
      </w:pPr>
      <w:r>
        <w:t xml:space="preserve">Rota 01 – é a rota de acesso à edificação pela </w:t>
      </w:r>
      <w:r w:rsidR="000B0E8F">
        <w:t>Avenida Pedro Paulino</w:t>
      </w:r>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r w:rsidR="001D75A7">
        <w:t xml:space="preserve"> a todos os ambientes</w:t>
      </w:r>
      <w:r w:rsidR="00E06ED7">
        <w:t>, através do elevador</w:t>
      </w:r>
      <w:r w:rsidR="006B5F93">
        <w:t>, escada ou rampa.</w:t>
      </w:r>
    </w:p>
    <w:p w:rsidR="006B5F93" w:rsidRDefault="006B5F93" w:rsidP="006B5F93">
      <w:pPr>
        <w:jc w:val="both"/>
      </w:pPr>
      <w:bookmarkStart w:id="10"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6B5F93" w:rsidRDefault="006B5F93" w:rsidP="006B5F93">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6B5F93" w:rsidRDefault="006B5F93" w:rsidP="006B5F93">
      <w:pPr>
        <w:jc w:val="both"/>
      </w:pPr>
    </w:p>
    <w:p w:rsidR="006B5F93" w:rsidRDefault="006B5F93" w:rsidP="006B5F93">
      <w:pPr>
        <w:jc w:val="both"/>
      </w:pPr>
    </w:p>
    <w:p w:rsidR="006B5F93" w:rsidRDefault="006B5F93" w:rsidP="006B5F93">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6B5F93" w:rsidRDefault="006B5F93" w:rsidP="006B5F93">
      <w:pPr>
        <w:jc w:val="both"/>
      </w:pPr>
      <w:r>
        <w:rPr>
          <w:noProof/>
        </w:rPr>
        <w:drawing>
          <wp:inline distT="0" distB="0" distL="0" distR="0" wp14:anchorId="664E3A3B" wp14:editId="621CCAC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Mesa – Medidas e área de aproximação</w:t>
      </w:r>
    </w:p>
    <w:p w:rsidR="006B5F93" w:rsidRDefault="006B5F93" w:rsidP="006B5F93">
      <w:pPr>
        <w:spacing w:after="0" w:line="360" w:lineRule="auto"/>
        <w:jc w:val="center"/>
        <w:rPr>
          <w:sz w:val="20"/>
          <w:szCs w:val="20"/>
        </w:rPr>
      </w:pPr>
      <w:r>
        <w:rPr>
          <w:sz w:val="20"/>
          <w:szCs w:val="20"/>
          <w:lang w:eastAsia="en-US"/>
        </w:rPr>
        <w:t xml:space="preserve">Fonte: </w:t>
      </w:r>
      <w:r>
        <w:rPr>
          <w:sz w:val="20"/>
          <w:szCs w:val="20"/>
        </w:rPr>
        <w:t>NBR 9050</w:t>
      </w:r>
    </w:p>
    <w:p w:rsidR="006B5F93" w:rsidRDefault="006B5F93" w:rsidP="006B5F93">
      <w:pPr>
        <w:spacing w:after="0" w:line="360" w:lineRule="auto"/>
        <w:jc w:val="center"/>
        <w:rPr>
          <w:sz w:val="20"/>
          <w:szCs w:val="20"/>
        </w:rPr>
      </w:pPr>
    </w:p>
    <w:p w:rsidR="006B5F93" w:rsidRPr="005E4774" w:rsidRDefault="006B5F93" w:rsidP="006B5F93">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p>
    <w:p w:rsidR="006B5F93" w:rsidRDefault="006B5F93" w:rsidP="006B5F93">
      <w:pPr>
        <w:autoSpaceDE w:val="0"/>
        <w:autoSpaceDN w:val="0"/>
        <w:adjustRightInd w:val="0"/>
        <w:spacing w:after="0"/>
        <w:jc w:val="both"/>
      </w:pPr>
      <w:r>
        <w:rPr>
          <w:noProof/>
        </w:rPr>
        <w:drawing>
          <wp:inline distT="0" distB="0" distL="0" distR="0" wp14:anchorId="444DE369" wp14:editId="7B1A0437">
            <wp:extent cx="6645910" cy="3029585"/>
            <wp:effectExtent l="0" t="0" r="254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Altura para comandos e controles</w:t>
      </w:r>
    </w:p>
    <w:p w:rsidR="006B5F93" w:rsidRDefault="006B5F93" w:rsidP="006B5F93">
      <w:pPr>
        <w:spacing w:after="0" w:line="360" w:lineRule="auto"/>
        <w:jc w:val="center"/>
        <w:rPr>
          <w:sz w:val="20"/>
          <w:szCs w:val="20"/>
        </w:rPr>
      </w:pPr>
      <w:r>
        <w:rPr>
          <w:sz w:val="20"/>
          <w:szCs w:val="20"/>
          <w:lang w:eastAsia="en-US"/>
        </w:rPr>
        <w:t xml:space="preserve">Fonte: </w:t>
      </w:r>
      <w:r>
        <w:rPr>
          <w:sz w:val="20"/>
          <w:szCs w:val="20"/>
        </w:rPr>
        <w:t>NBR 9050/2020</w:t>
      </w:r>
    </w:p>
    <w:p w:rsidR="006B5F93" w:rsidRDefault="006B5F93" w:rsidP="006B5F93">
      <w:pPr>
        <w:autoSpaceDE w:val="0"/>
        <w:autoSpaceDN w:val="0"/>
        <w:adjustRightInd w:val="0"/>
        <w:spacing w:after="0"/>
        <w:jc w:val="both"/>
      </w:pPr>
    </w:p>
    <w:p w:rsidR="006B5F93" w:rsidRPr="005E4774" w:rsidRDefault="006B5F93" w:rsidP="006B5F93">
      <w:pPr>
        <w:jc w:val="both"/>
      </w:pPr>
    </w:p>
    <w:p w:rsidR="006B5F93" w:rsidRDefault="006B5F93" w:rsidP="006B5F93">
      <w:pPr>
        <w:autoSpaceDE w:val="0"/>
        <w:autoSpaceDN w:val="0"/>
        <w:adjustRightInd w:val="0"/>
        <w:spacing w:after="0"/>
        <w:jc w:val="both"/>
      </w:pPr>
    </w:p>
    <w:p w:rsidR="008B069B" w:rsidRDefault="008B069B" w:rsidP="005E4774">
      <w:pPr>
        <w:autoSpaceDE w:val="0"/>
        <w:autoSpaceDN w:val="0"/>
        <w:adjustRightInd w:val="0"/>
        <w:spacing w:after="0"/>
        <w:jc w:val="both"/>
      </w:pPr>
    </w:p>
    <w:p w:rsidR="008B069B" w:rsidRDefault="008B069B"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6B5F93" w:rsidRDefault="006B5F93">
      <w:r>
        <w:br w:type="page"/>
      </w:r>
    </w:p>
    <w:p w:rsidR="005E4774" w:rsidRDefault="005E4774" w:rsidP="005E4774">
      <w:pPr>
        <w:autoSpaceDE w:val="0"/>
        <w:autoSpaceDN w:val="0"/>
        <w:adjustRightInd w:val="0"/>
        <w:spacing w:after="0"/>
        <w:jc w:val="both"/>
      </w:pPr>
    </w:p>
    <w:p w:rsidR="006B5F93" w:rsidRDefault="006B5F93" w:rsidP="005E4774">
      <w:pPr>
        <w:autoSpaceDE w:val="0"/>
        <w:autoSpaceDN w:val="0"/>
        <w:adjustRightInd w:val="0"/>
        <w:spacing w:after="0"/>
        <w:jc w:val="both"/>
      </w:pPr>
    </w:p>
    <w:p w:rsidR="004505E0" w:rsidRDefault="004505E0" w:rsidP="004505E0">
      <w:pPr>
        <w:pStyle w:val="Ttulo3"/>
      </w:pPr>
      <w:bookmarkStart w:id="11" w:name="_Toc65500513"/>
      <w:r>
        <w:t>1 INTERVENÇÃO EXTERNA</w:t>
      </w:r>
      <w:bookmarkEnd w:id="10"/>
      <w:bookmarkEnd w:id="11"/>
    </w:p>
    <w:p w:rsidR="004505E0" w:rsidRDefault="004505E0" w:rsidP="00575AD7">
      <w:pPr>
        <w:pStyle w:val="Ttulo2"/>
        <w:numPr>
          <w:ilvl w:val="0"/>
          <w:numId w:val="0"/>
        </w:numPr>
        <w:ind w:left="720" w:hanging="720"/>
      </w:pPr>
    </w:p>
    <w:p w:rsidR="004505E0" w:rsidRDefault="004505E0" w:rsidP="001F5C76">
      <w:pPr>
        <w:pStyle w:val="Ttulo2"/>
      </w:pPr>
      <w:bookmarkStart w:id="12" w:name="_Toc65500514"/>
      <w:r w:rsidRPr="00C22135">
        <w:t xml:space="preserve">Passeio Público </w:t>
      </w:r>
      <w:r w:rsidR="00CA3A0D">
        <w:t>e Entrada Escola</w:t>
      </w:r>
      <w:bookmarkEnd w:id="12"/>
    </w:p>
    <w:p w:rsidR="00A563D7" w:rsidRPr="00A563D7" w:rsidRDefault="00A563D7" w:rsidP="00575AD7">
      <w:pPr>
        <w:pStyle w:val="Ttulo2"/>
        <w:numPr>
          <w:ilvl w:val="0"/>
          <w:numId w:val="0"/>
        </w:numPr>
        <w:ind w:left="720"/>
      </w:pPr>
    </w:p>
    <w:p w:rsidR="006B5F93" w:rsidRDefault="006B5F93" w:rsidP="006B5F93">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6B5F93" w:rsidRDefault="006B5F93" w:rsidP="006B5F93">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6B5F93" w:rsidRPr="001F5D98" w:rsidRDefault="006B5F93" w:rsidP="006B5F93">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6B5F93" w:rsidRPr="001F5D98" w:rsidRDefault="006B5F93" w:rsidP="006B5F93">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6B5F93" w:rsidRPr="001F5D98" w:rsidRDefault="006B5F93" w:rsidP="006B5F93">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6B5F93" w:rsidRPr="001F5D98" w:rsidRDefault="006B5F93" w:rsidP="006B5F93">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6B5F93" w:rsidRPr="001F5D98" w:rsidRDefault="006B5F93" w:rsidP="006B5F93">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6B5F93" w:rsidRPr="001F5D98" w:rsidRDefault="006B5F93" w:rsidP="006B5F93">
      <w:pPr>
        <w:spacing w:after="0"/>
        <w:ind w:firstLine="360"/>
        <w:jc w:val="both"/>
      </w:pPr>
      <w:r w:rsidRPr="001F5D98">
        <w:t>1,20 m de largura e 2,10 m de altura livre;</w:t>
      </w:r>
    </w:p>
    <w:p w:rsidR="006B5F93" w:rsidRPr="001F5D98" w:rsidRDefault="006B5F93" w:rsidP="006B5F93">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6B5F93" w:rsidRPr="001F5D98" w:rsidRDefault="006B5F93" w:rsidP="006B5F93">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6B5F93" w:rsidRDefault="006B5F93" w:rsidP="006B5F93">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6B5F93" w:rsidRDefault="006B5F93" w:rsidP="006B5F93">
      <w:pPr>
        <w:spacing w:after="0"/>
        <w:ind w:firstLine="360"/>
        <w:jc w:val="center"/>
      </w:pPr>
      <w:r>
        <w:rPr>
          <w:noProof/>
        </w:rPr>
        <w:drawing>
          <wp:inline distT="0" distB="0" distL="0" distR="0" wp14:anchorId="626FE653" wp14:editId="79E3FBF4">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Faixas de uso da calçada - corte</w:t>
      </w:r>
    </w:p>
    <w:p w:rsidR="006B5F93" w:rsidRDefault="006B5F93" w:rsidP="006B5F93">
      <w:pPr>
        <w:spacing w:after="0" w:line="360" w:lineRule="auto"/>
        <w:jc w:val="center"/>
        <w:rPr>
          <w:sz w:val="20"/>
          <w:szCs w:val="20"/>
        </w:rPr>
      </w:pPr>
      <w:r>
        <w:rPr>
          <w:sz w:val="20"/>
          <w:szCs w:val="20"/>
          <w:lang w:eastAsia="en-US"/>
        </w:rPr>
        <w:t xml:space="preserve">Fonte: </w:t>
      </w:r>
      <w:r>
        <w:rPr>
          <w:sz w:val="20"/>
          <w:szCs w:val="20"/>
        </w:rPr>
        <w:t>NBR 9050/2020</w:t>
      </w:r>
    </w:p>
    <w:p w:rsidR="006B5F93" w:rsidRDefault="006B5F93" w:rsidP="006B5F93">
      <w:pPr>
        <w:spacing w:after="0"/>
        <w:ind w:firstLine="360"/>
        <w:jc w:val="center"/>
      </w:pPr>
    </w:p>
    <w:p w:rsidR="006B5F93" w:rsidRDefault="006B5F93" w:rsidP="006B5F93">
      <w:pPr>
        <w:spacing w:after="0"/>
        <w:ind w:firstLine="360"/>
        <w:jc w:val="both"/>
      </w:pPr>
    </w:p>
    <w:p w:rsidR="006B5F93" w:rsidRDefault="006B5F93" w:rsidP="006B5F93">
      <w:pPr>
        <w:spacing w:after="0"/>
        <w:jc w:val="both"/>
      </w:pPr>
    </w:p>
    <w:p w:rsidR="00C264BF" w:rsidRDefault="00C264BF" w:rsidP="006B5F93">
      <w:pPr>
        <w:spacing w:after="0"/>
        <w:jc w:val="both"/>
      </w:pPr>
    </w:p>
    <w:p w:rsidR="006B5F93" w:rsidRDefault="006B5F93" w:rsidP="006B5F93">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6B5F93" w:rsidRDefault="006B5F93" w:rsidP="006B5F93">
      <w:pPr>
        <w:spacing w:after="0"/>
        <w:ind w:firstLine="360"/>
        <w:jc w:val="both"/>
      </w:pPr>
    </w:p>
    <w:p w:rsidR="006B5F93" w:rsidRDefault="006B5F93" w:rsidP="006B5F93">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6B5F93" w:rsidRDefault="006B5F93" w:rsidP="006B5F93">
      <w:pPr>
        <w:spacing w:after="0"/>
        <w:ind w:firstLine="360"/>
        <w:jc w:val="both"/>
      </w:pPr>
    </w:p>
    <w:p w:rsidR="006B5F93" w:rsidRDefault="006B5F93" w:rsidP="006B5F93">
      <w:pPr>
        <w:jc w:val="both"/>
      </w:pPr>
      <w:r>
        <w:t>As guias rebaixadas foram demarcadas associadas a travessia de pedestre e as vagas acessíveis.</w:t>
      </w:r>
    </w:p>
    <w:p w:rsidR="006B5F93" w:rsidRDefault="006B5F93" w:rsidP="006B5F93">
      <w:pPr>
        <w:jc w:val="both"/>
      </w:pPr>
      <w:r>
        <w:t>As calçadas deverão ser executadas com piso antiderrapante, regular, firme, não trepidante e estável. Na presença de tampas nas calçadas, deverão ficar alinhadas com o piso acabado.</w:t>
      </w:r>
    </w:p>
    <w:p w:rsidR="004505E0" w:rsidRPr="0094667A" w:rsidRDefault="004505E0" w:rsidP="004505E0">
      <w:pPr>
        <w:jc w:val="both"/>
        <w:rPr>
          <w:i/>
        </w:rPr>
      </w:pPr>
      <w:r w:rsidRPr="0094667A">
        <w:rPr>
          <w:i/>
        </w:rPr>
        <w:t>Especificações técnicas dos materiais</w:t>
      </w:r>
    </w:p>
    <w:p w:rsidR="006B5F93" w:rsidRDefault="006B5F93" w:rsidP="006B5F93">
      <w:pPr>
        <w:pStyle w:val="PargrafodaLista"/>
        <w:numPr>
          <w:ilvl w:val="0"/>
          <w:numId w:val="17"/>
        </w:numPr>
        <w:jc w:val="both"/>
      </w:pPr>
      <w:r>
        <w:t>Meio fio concreto pré-moldado;</w:t>
      </w:r>
    </w:p>
    <w:p w:rsidR="006B5F93" w:rsidRDefault="006B5F93" w:rsidP="006B5F93">
      <w:pPr>
        <w:pStyle w:val="PargrafodaLista"/>
        <w:numPr>
          <w:ilvl w:val="0"/>
          <w:numId w:val="17"/>
        </w:numPr>
        <w:jc w:val="both"/>
      </w:pPr>
      <w:r>
        <w:t>Piso de concreto alisado antiderrapante;</w:t>
      </w:r>
    </w:p>
    <w:p w:rsidR="006B5F93" w:rsidRPr="005113EE" w:rsidRDefault="006B5F93" w:rsidP="006B5F93">
      <w:pPr>
        <w:pStyle w:val="PargrafodaLista"/>
        <w:numPr>
          <w:ilvl w:val="0"/>
          <w:numId w:val="17"/>
        </w:numPr>
        <w:jc w:val="both"/>
      </w:pPr>
      <w:r w:rsidRPr="005113EE">
        <w:t>Piso tátil de borracha sintética de alerta e direcional na cor vermelha nas dimensões de 25 x 25cm e de 40x40cm, fixado com argamassa, embutido/integrado ao piso existente (consultar projeto de acessibilidade);</w:t>
      </w:r>
    </w:p>
    <w:p w:rsidR="006B5F93" w:rsidRPr="005113EE" w:rsidRDefault="006B5F93" w:rsidP="006B5F93">
      <w:pPr>
        <w:pStyle w:val="PargrafodaLista"/>
        <w:numPr>
          <w:ilvl w:val="0"/>
          <w:numId w:val="17"/>
        </w:numPr>
        <w:jc w:val="both"/>
      </w:pPr>
      <w:r w:rsidRPr="005113EE">
        <w:t>Pintura acrílica e selador para sinalização em piso;</w:t>
      </w:r>
    </w:p>
    <w:p w:rsidR="006B5F93" w:rsidRDefault="006B5F93" w:rsidP="006B5F93">
      <w:pPr>
        <w:pStyle w:val="PargrafodaLista"/>
        <w:numPr>
          <w:ilvl w:val="0"/>
          <w:numId w:val="17"/>
        </w:numPr>
        <w:jc w:val="both"/>
      </w:pPr>
      <w:r w:rsidRPr="005113EE">
        <w:t>Placa Sinalização estacionamento exclusivo em ACM</w:t>
      </w:r>
      <w:r>
        <w:t>;</w:t>
      </w:r>
    </w:p>
    <w:p w:rsidR="006B5F93" w:rsidRDefault="006B5F93" w:rsidP="006B5F93">
      <w:pPr>
        <w:pStyle w:val="PargrafodaLista"/>
        <w:numPr>
          <w:ilvl w:val="0"/>
          <w:numId w:val="17"/>
        </w:numPr>
        <w:jc w:val="both"/>
      </w:pPr>
      <w:r>
        <w:t>Sinalização sonora e visual</w:t>
      </w:r>
      <w:r w:rsidR="00C264BF">
        <w:t>;</w:t>
      </w:r>
    </w:p>
    <w:p w:rsidR="00C264BF" w:rsidRPr="005113EE" w:rsidRDefault="00C264BF" w:rsidP="00C264BF">
      <w:pPr>
        <w:pStyle w:val="PargrafodaLista"/>
        <w:numPr>
          <w:ilvl w:val="0"/>
          <w:numId w:val="17"/>
        </w:numPr>
        <w:jc w:val="both"/>
      </w:pPr>
      <w:r w:rsidRPr="005113EE">
        <w:t>Travessia de pedestres;</w:t>
      </w:r>
    </w:p>
    <w:p w:rsidR="004505E0" w:rsidRDefault="004505E0" w:rsidP="006B5F93">
      <w:pPr>
        <w:jc w:val="both"/>
        <w:rPr>
          <w:i/>
        </w:rPr>
      </w:pPr>
      <w:r w:rsidRPr="0094667A">
        <w:rPr>
          <w:i/>
        </w:rPr>
        <w:t>Procedimentos de execução</w:t>
      </w:r>
    </w:p>
    <w:p w:rsidR="006B5F93" w:rsidRPr="006242C6" w:rsidRDefault="006B5F93" w:rsidP="006B5F93">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6B5F93" w:rsidRDefault="006B5F93" w:rsidP="006B5F93">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C264BF" w:rsidRDefault="00C264BF" w:rsidP="006B5F93">
      <w:pPr>
        <w:jc w:val="both"/>
      </w:pPr>
    </w:p>
    <w:p w:rsidR="006B5F93" w:rsidRDefault="006B5F93" w:rsidP="006B5F93">
      <w:pPr>
        <w:jc w:val="both"/>
      </w:pPr>
      <w:r>
        <w:t>Antes da aquisição dos materiais de meio fio, a CONTRATADA deverá conferir “in loco” o dimensionamento dessas peças existentes para adquirir os produtos com as mesmas medidas e características.</w:t>
      </w:r>
    </w:p>
    <w:p w:rsidR="006B5F93" w:rsidRDefault="006B5F93" w:rsidP="006B5F93">
      <w:pPr>
        <w:jc w:val="both"/>
      </w:pPr>
      <w:r>
        <w:t>Procedimentos</w:t>
      </w:r>
    </w:p>
    <w:p w:rsidR="006B5F93" w:rsidRPr="0094667A" w:rsidRDefault="006B5F93" w:rsidP="006B5F93">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6B5F93" w:rsidRDefault="006B5F93" w:rsidP="006B5F93">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6B5F93" w:rsidRDefault="006B5F93" w:rsidP="006B5F93">
      <w:pPr>
        <w:pStyle w:val="PargrafodaLista"/>
        <w:numPr>
          <w:ilvl w:val="0"/>
          <w:numId w:val="16"/>
        </w:numPr>
        <w:jc w:val="both"/>
      </w:pPr>
      <w:r w:rsidRPr="003F7A0A">
        <w:t>Informar Encarregado de Obras sobre conclusão da atividade, para realização da liberação do serviço;</w:t>
      </w:r>
    </w:p>
    <w:p w:rsidR="006B5F93" w:rsidRDefault="006B5F93" w:rsidP="006B5F93">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6B5F93" w:rsidRDefault="006B5F93" w:rsidP="006B5F93">
      <w:pPr>
        <w:pStyle w:val="PargrafodaLista"/>
        <w:numPr>
          <w:ilvl w:val="0"/>
          <w:numId w:val="16"/>
        </w:numPr>
        <w:jc w:val="both"/>
      </w:pPr>
      <w:r w:rsidRPr="0094667A">
        <w:t>Preservar serviço executado, mantendo a área isolada no mínimo 24 horas.</w:t>
      </w:r>
    </w:p>
    <w:p w:rsidR="006B5F93" w:rsidRDefault="006B5F93" w:rsidP="006B5F93">
      <w:pPr>
        <w:pStyle w:val="PargrafodaLista"/>
        <w:jc w:val="both"/>
      </w:pPr>
    </w:p>
    <w:p w:rsidR="006B5F93" w:rsidRDefault="006B5F93" w:rsidP="006B5F93">
      <w:pPr>
        <w:pStyle w:val="Ttulo2"/>
      </w:pPr>
      <w:bookmarkStart w:id="13" w:name="_Toc65320858"/>
      <w:bookmarkStart w:id="14" w:name="_Toc65500515"/>
      <w:r>
        <w:t>Meio fio</w:t>
      </w:r>
      <w:bookmarkEnd w:id="13"/>
      <w:bookmarkEnd w:id="14"/>
    </w:p>
    <w:p w:rsidR="006B5F93" w:rsidRPr="003E48E3" w:rsidRDefault="006B5F93" w:rsidP="006B5F93">
      <w:pPr>
        <w:pStyle w:val="Ttulo2"/>
        <w:numPr>
          <w:ilvl w:val="0"/>
          <w:numId w:val="0"/>
        </w:numPr>
        <w:ind w:left="720"/>
      </w:pPr>
    </w:p>
    <w:p w:rsidR="006B5F93" w:rsidRDefault="006B5F93" w:rsidP="006B5F93">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6B5F93" w:rsidRDefault="006B5F93" w:rsidP="006B5F93">
      <w:pPr>
        <w:jc w:val="both"/>
        <w:rPr>
          <w:bCs/>
        </w:rPr>
      </w:pPr>
      <w:r>
        <w:rPr>
          <w:bCs/>
        </w:rPr>
        <w:t>A peça do meio fio será pré-moldada.</w:t>
      </w:r>
    </w:p>
    <w:p w:rsidR="006B5F93" w:rsidRDefault="006B5F93" w:rsidP="006B5F93">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6B5F93" w:rsidRDefault="006B5F93" w:rsidP="006B5F93">
      <w:pPr>
        <w:pStyle w:val="Ttulo2"/>
      </w:pPr>
      <w:bookmarkStart w:id="15" w:name="_Toc65320859"/>
      <w:bookmarkStart w:id="16" w:name="_Toc65500516"/>
      <w:r w:rsidRPr="003E48E3">
        <w:t>Piso de Concreto</w:t>
      </w:r>
      <w:bookmarkEnd w:id="15"/>
      <w:bookmarkEnd w:id="16"/>
    </w:p>
    <w:p w:rsidR="006B5F93" w:rsidRDefault="006B5F93" w:rsidP="006B5F93">
      <w:pPr>
        <w:pStyle w:val="Legenda"/>
        <w:rPr>
          <w:lang w:eastAsia="en-US"/>
        </w:rPr>
      </w:pPr>
    </w:p>
    <w:p w:rsidR="006B5F93" w:rsidRPr="00D50558" w:rsidRDefault="006B5F93" w:rsidP="006B5F93">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6B5F93" w:rsidRDefault="006B5F93" w:rsidP="006B5F93">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6B5F93" w:rsidRDefault="006B5F93" w:rsidP="006B5F93">
      <w:pPr>
        <w:jc w:val="both"/>
        <w:rPr>
          <w:rFonts w:cs="Century Gothic"/>
        </w:rPr>
      </w:pPr>
    </w:p>
    <w:p w:rsidR="00C264BF" w:rsidRDefault="00C264BF" w:rsidP="006B5F93">
      <w:pPr>
        <w:jc w:val="both"/>
        <w:rPr>
          <w:rFonts w:cs="Century Gothic"/>
        </w:rPr>
      </w:pPr>
    </w:p>
    <w:p w:rsidR="00C264BF" w:rsidRDefault="00C264BF" w:rsidP="006B5F93">
      <w:pPr>
        <w:jc w:val="both"/>
        <w:rPr>
          <w:rFonts w:cs="Century Gothic"/>
        </w:rPr>
      </w:pPr>
    </w:p>
    <w:p w:rsidR="00C264BF" w:rsidRDefault="00C264BF" w:rsidP="006B5F93">
      <w:pPr>
        <w:jc w:val="both"/>
        <w:rPr>
          <w:rFonts w:cs="Century Gothic"/>
        </w:rPr>
      </w:pPr>
    </w:p>
    <w:p w:rsidR="006B5F93" w:rsidRDefault="006B5F93" w:rsidP="006B5F93">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6B5F93" w:rsidRDefault="006B5F93" w:rsidP="006B5F93">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6B5F93" w:rsidRDefault="006B5F93" w:rsidP="006B5F93">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6B5F93" w:rsidRDefault="006B5F93" w:rsidP="006B5F93">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6B5F93" w:rsidRDefault="006B5F93" w:rsidP="006B5F93">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6B5F93" w:rsidRDefault="006B5F93" w:rsidP="006B5F93">
      <w:pPr>
        <w:autoSpaceDE w:val="0"/>
        <w:autoSpaceDN w:val="0"/>
        <w:adjustRightInd w:val="0"/>
        <w:jc w:val="both"/>
        <w:rPr>
          <w:color w:val="000000"/>
        </w:rPr>
      </w:pPr>
      <w:r>
        <w:rPr>
          <w:color w:val="000000"/>
        </w:rPr>
        <w:t>O piso de concreto também deverá ser considerado no patamar de acesso a plataforma, escadas e rampas.</w:t>
      </w:r>
    </w:p>
    <w:p w:rsidR="006B5F93" w:rsidRDefault="006B5F93" w:rsidP="006B5F93">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6B5F93" w:rsidRDefault="006B5F93" w:rsidP="006B5F93">
      <w:pPr>
        <w:jc w:val="both"/>
        <w:rPr>
          <w:bCs/>
        </w:rPr>
      </w:pPr>
      <w:r>
        <w:rPr>
          <w:bCs/>
        </w:rPr>
        <w:t>Todo piso de cimento a ser executado está marcado com a legenda abaixo:</w:t>
      </w:r>
    </w:p>
    <w:p w:rsidR="006B5F93" w:rsidRDefault="006B5F93" w:rsidP="006B5F93">
      <w:pPr>
        <w:jc w:val="both"/>
        <w:rPr>
          <w:bCs/>
        </w:rPr>
      </w:pPr>
      <w:r>
        <w:rPr>
          <w:noProof/>
        </w:rPr>
        <w:drawing>
          <wp:inline distT="0" distB="0" distL="0" distR="0" wp14:anchorId="6862154A" wp14:editId="15D7AFD9">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6B5F93" w:rsidRPr="003E48E3" w:rsidRDefault="006B5F93" w:rsidP="006B5F93">
      <w:pPr>
        <w:pStyle w:val="Ttulo2"/>
      </w:pPr>
      <w:bookmarkStart w:id="17" w:name="_Toc65320860"/>
      <w:bookmarkStart w:id="18" w:name="_Toc65500517"/>
      <w:r w:rsidRPr="003E48E3">
        <w:t>Piso de Sinalização Tátil</w:t>
      </w:r>
      <w:bookmarkEnd w:id="17"/>
      <w:bookmarkEnd w:id="18"/>
    </w:p>
    <w:p w:rsidR="006B5F93" w:rsidRDefault="006B5F93" w:rsidP="006B5F93">
      <w:pPr>
        <w:pStyle w:val="Ttulo2"/>
        <w:numPr>
          <w:ilvl w:val="0"/>
          <w:numId w:val="0"/>
        </w:numPr>
        <w:ind w:left="720"/>
      </w:pPr>
    </w:p>
    <w:p w:rsidR="006B5F93" w:rsidRDefault="006B5F93" w:rsidP="006B5F93">
      <w:pPr>
        <w:autoSpaceDE w:val="0"/>
        <w:autoSpaceDN w:val="0"/>
        <w:adjustRightInd w:val="0"/>
        <w:jc w:val="both"/>
      </w:pPr>
      <w:r w:rsidRPr="00B42445">
        <w:t xml:space="preserve">O piso de alerta e o direcional devem ser instalados conforme </w:t>
      </w:r>
      <w:r>
        <w:t xml:space="preserve">projeto arquitetônico de acessibilidade. </w:t>
      </w:r>
    </w:p>
    <w:p w:rsidR="006B5F93" w:rsidRDefault="006B5F93" w:rsidP="006B5F93">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6B5F93" w:rsidRDefault="006B5F93" w:rsidP="006B5F93">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6B5F93" w:rsidRDefault="006B5F93" w:rsidP="006B5F93">
      <w:pPr>
        <w:autoSpaceDE w:val="0"/>
        <w:autoSpaceDN w:val="0"/>
        <w:adjustRightInd w:val="0"/>
        <w:jc w:val="both"/>
      </w:pPr>
    </w:p>
    <w:p w:rsidR="006B5F93" w:rsidRDefault="006B5F93" w:rsidP="006B5F93">
      <w:pPr>
        <w:autoSpaceDE w:val="0"/>
        <w:autoSpaceDN w:val="0"/>
        <w:adjustRightInd w:val="0"/>
        <w:jc w:val="both"/>
      </w:pPr>
    </w:p>
    <w:p w:rsidR="006B5F93" w:rsidRDefault="006B5F93" w:rsidP="006B5F93">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6B5F93" w:rsidRDefault="006B5F93" w:rsidP="006B5F93">
      <w:pPr>
        <w:jc w:val="both"/>
      </w:pPr>
      <w:r>
        <w:t>Para a colocação do piso tátil emborrachado:</w:t>
      </w:r>
    </w:p>
    <w:p w:rsidR="006B5F93" w:rsidRDefault="006B5F93" w:rsidP="006B5F93">
      <w:pPr>
        <w:pStyle w:val="PargrafodaLista"/>
        <w:numPr>
          <w:ilvl w:val="0"/>
          <w:numId w:val="19"/>
        </w:numPr>
        <w:jc w:val="both"/>
      </w:pPr>
      <w:r>
        <w:t>Deverá seguir a paginação conforme projeto de acessibilidade;</w:t>
      </w:r>
    </w:p>
    <w:p w:rsidR="006B5F93" w:rsidRDefault="006B5F93" w:rsidP="006B5F93">
      <w:pPr>
        <w:pStyle w:val="PargrafodaLista"/>
        <w:numPr>
          <w:ilvl w:val="0"/>
          <w:numId w:val="19"/>
        </w:numPr>
        <w:jc w:val="both"/>
      </w:pPr>
      <w:r>
        <w:t>Limpar a superfície de instalação, removendo poeira, detritos, graxas, tintas e manchas com detergente neutro;</w:t>
      </w:r>
    </w:p>
    <w:p w:rsidR="006B5F93" w:rsidRDefault="006B5F93" w:rsidP="006B5F93">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6B5F93" w:rsidRDefault="006B5F93" w:rsidP="006B5F93">
      <w:pPr>
        <w:pStyle w:val="PargrafodaLista"/>
        <w:numPr>
          <w:ilvl w:val="0"/>
          <w:numId w:val="19"/>
        </w:numPr>
        <w:jc w:val="both"/>
      </w:pPr>
      <w:r w:rsidRPr="001D1E08">
        <w:t>Examine as superfícies e as áreas adjacentes onde os produtos serão instalados e verifique se estão protegidas, vedadas</w:t>
      </w:r>
      <w:r>
        <w:t>;</w:t>
      </w:r>
    </w:p>
    <w:p w:rsidR="006B5F93" w:rsidRDefault="006B5F93" w:rsidP="006B5F93">
      <w:pPr>
        <w:pStyle w:val="PargrafodaLista"/>
        <w:numPr>
          <w:ilvl w:val="0"/>
          <w:numId w:val="19"/>
        </w:numPr>
        <w:jc w:val="both"/>
      </w:pPr>
      <w:r w:rsidRPr="001D1E08">
        <w:t>Retire qualquer tinta, ceras, seladores e compostos de cura não compatível com o adesivo a ser utilizado</w:t>
      </w:r>
      <w:r>
        <w:t>;</w:t>
      </w:r>
    </w:p>
    <w:p w:rsidR="006B5F93" w:rsidRDefault="006B5F93" w:rsidP="006B5F93">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6B5F93" w:rsidRDefault="006B5F93" w:rsidP="006B5F93">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6B5F93" w:rsidRDefault="006B5F93" w:rsidP="006B5F93">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6B5F93" w:rsidRDefault="006B5F93" w:rsidP="006B5F93">
      <w:pPr>
        <w:pStyle w:val="PargrafodaLista"/>
        <w:numPr>
          <w:ilvl w:val="0"/>
          <w:numId w:val="19"/>
        </w:numPr>
        <w:jc w:val="both"/>
      </w:pPr>
      <w:r w:rsidRPr="00202473">
        <w:t>As peças e instalação do piso devem seguir à risca as Normas Brasileiras Re</w:t>
      </w:r>
      <w:r>
        <w:t>gulamentadoras 9050 (NBR 9050/2020 e NBR 16537/2016).</w:t>
      </w:r>
    </w:p>
    <w:p w:rsidR="006B5F93" w:rsidRDefault="006B5F93" w:rsidP="006B5F93">
      <w:pPr>
        <w:pStyle w:val="PargrafodaLista"/>
        <w:numPr>
          <w:ilvl w:val="0"/>
          <w:numId w:val="19"/>
        </w:numPr>
        <w:jc w:val="both"/>
      </w:pPr>
      <w:r>
        <w:t>Fixar com argamassa colante AC III quando for instalado em área externa;</w:t>
      </w:r>
    </w:p>
    <w:p w:rsidR="006B5F93" w:rsidRDefault="006B5F93" w:rsidP="006B5F93">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6B5F93" w:rsidRDefault="006B5F93" w:rsidP="006B5F93">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6B5F93" w:rsidRDefault="006B5F93" w:rsidP="006B5F93">
      <w:pPr>
        <w:jc w:val="center"/>
        <w:rPr>
          <w:lang w:eastAsia="en-US"/>
        </w:rPr>
      </w:pPr>
      <w:r>
        <w:rPr>
          <w:noProof/>
        </w:rPr>
        <w:drawing>
          <wp:inline distT="0" distB="0" distL="0" distR="0" wp14:anchorId="0E81C3E5" wp14:editId="2344D42D">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Detalhe do piso tátil sobreposto ao piso acabado</w:t>
      </w:r>
    </w:p>
    <w:p w:rsidR="006B5F93" w:rsidRDefault="006B5F93" w:rsidP="006B5F93">
      <w:pPr>
        <w:spacing w:after="0" w:line="360" w:lineRule="auto"/>
        <w:jc w:val="center"/>
        <w:rPr>
          <w:sz w:val="20"/>
          <w:szCs w:val="20"/>
          <w:lang w:eastAsia="en-US"/>
        </w:rPr>
      </w:pPr>
      <w:r>
        <w:rPr>
          <w:sz w:val="20"/>
          <w:szCs w:val="20"/>
          <w:lang w:eastAsia="en-US"/>
        </w:rPr>
        <w:t>Fonte: NBR 16537/2016</w:t>
      </w:r>
    </w:p>
    <w:p w:rsidR="006B5F93" w:rsidRDefault="006B5F93" w:rsidP="006B5F93">
      <w:pPr>
        <w:autoSpaceDE w:val="0"/>
        <w:autoSpaceDN w:val="0"/>
        <w:adjustRightInd w:val="0"/>
        <w:jc w:val="both"/>
      </w:pPr>
    </w:p>
    <w:p w:rsidR="00C264BF" w:rsidRDefault="00C264BF" w:rsidP="006B5F93">
      <w:pPr>
        <w:autoSpaceDE w:val="0"/>
        <w:autoSpaceDN w:val="0"/>
        <w:adjustRightInd w:val="0"/>
        <w:jc w:val="both"/>
      </w:pPr>
    </w:p>
    <w:p w:rsidR="006B5F93" w:rsidRDefault="006B5F93" w:rsidP="006B5F93">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6B5F93" w:rsidRDefault="006B5F93" w:rsidP="006B5F93">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6B5F93" w:rsidRDefault="006B5F93" w:rsidP="006B5F93">
      <w:pPr>
        <w:autoSpaceDE w:val="0"/>
        <w:autoSpaceDN w:val="0"/>
        <w:adjustRightInd w:val="0"/>
        <w:spacing w:after="0" w:line="240" w:lineRule="auto"/>
        <w:jc w:val="both"/>
      </w:pPr>
    </w:p>
    <w:p w:rsidR="006B5F93" w:rsidRDefault="006B5F93" w:rsidP="006B5F93">
      <w:pPr>
        <w:jc w:val="center"/>
        <w:rPr>
          <w:noProof/>
        </w:rPr>
      </w:pPr>
      <w:r>
        <w:rPr>
          <w:noProof/>
        </w:rPr>
        <w:drawing>
          <wp:inline distT="0" distB="0" distL="0" distR="0" wp14:anchorId="228C8DBA" wp14:editId="0525E813">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6B5F93" w:rsidRDefault="006B5F93" w:rsidP="006B5F93">
      <w:pPr>
        <w:spacing w:after="0" w:line="360" w:lineRule="auto"/>
        <w:jc w:val="center"/>
        <w:rPr>
          <w:sz w:val="20"/>
          <w:szCs w:val="20"/>
          <w:lang w:eastAsia="en-US"/>
        </w:rPr>
      </w:pPr>
      <w:r>
        <w:rPr>
          <w:sz w:val="20"/>
          <w:szCs w:val="20"/>
          <w:lang w:eastAsia="en-US"/>
        </w:rPr>
        <w:t>Fonte: NBR 16537/2016 (tabela 1)</w:t>
      </w:r>
    </w:p>
    <w:p w:rsidR="006B5F93" w:rsidRDefault="006B5F93" w:rsidP="006B5F93">
      <w:pPr>
        <w:spacing w:after="0" w:line="360" w:lineRule="auto"/>
        <w:jc w:val="center"/>
        <w:rPr>
          <w:sz w:val="20"/>
          <w:szCs w:val="20"/>
          <w:lang w:eastAsia="en-US"/>
        </w:rPr>
      </w:pPr>
    </w:p>
    <w:p w:rsidR="006B5F93" w:rsidRDefault="006B5F93" w:rsidP="006B5F93">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6B5F93" w:rsidRDefault="006B5F93" w:rsidP="006B5F93">
      <w:pPr>
        <w:autoSpaceDE w:val="0"/>
        <w:autoSpaceDN w:val="0"/>
        <w:adjustRightInd w:val="0"/>
      </w:pPr>
    </w:p>
    <w:p w:rsidR="006B5F93" w:rsidRDefault="006B5F93" w:rsidP="006B5F93">
      <w:pPr>
        <w:autoSpaceDE w:val="0"/>
        <w:autoSpaceDN w:val="0"/>
        <w:adjustRightInd w:val="0"/>
        <w:jc w:val="center"/>
      </w:pPr>
      <w:r>
        <w:rPr>
          <w:noProof/>
        </w:rPr>
        <w:lastRenderedPageBreak/>
        <w:drawing>
          <wp:inline distT="0" distB="0" distL="0" distR="0" wp14:anchorId="1A44C9AA" wp14:editId="5BF95167">
            <wp:extent cx="4953000" cy="3058592"/>
            <wp:effectExtent l="0" t="0" r="0" b="889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6B5F93" w:rsidRPr="00267ED9" w:rsidRDefault="006B5F93" w:rsidP="006B5F93">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6B5F93" w:rsidRDefault="006B5F93" w:rsidP="006B5F93">
      <w:pPr>
        <w:spacing w:after="0" w:line="360" w:lineRule="auto"/>
        <w:jc w:val="center"/>
        <w:rPr>
          <w:sz w:val="20"/>
          <w:szCs w:val="20"/>
          <w:lang w:eastAsia="en-US"/>
        </w:rPr>
      </w:pPr>
      <w:r>
        <w:rPr>
          <w:sz w:val="20"/>
          <w:szCs w:val="20"/>
          <w:lang w:eastAsia="en-US"/>
        </w:rPr>
        <w:t>Fonte: NBR 16537/2016 (tabela 1)</w:t>
      </w:r>
    </w:p>
    <w:p w:rsidR="006B5F93" w:rsidRDefault="006B5F93" w:rsidP="006B5F93">
      <w:pPr>
        <w:spacing w:after="0" w:line="360" w:lineRule="auto"/>
        <w:jc w:val="center"/>
        <w:rPr>
          <w:sz w:val="20"/>
          <w:szCs w:val="20"/>
          <w:lang w:eastAsia="en-US"/>
        </w:rPr>
      </w:pPr>
    </w:p>
    <w:p w:rsidR="006B5F93" w:rsidRDefault="006B5F93" w:rsidP="006B5F93">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6B5F93" w:rsidRDefault="006B5F93" w:rsidP="006B5F93">
      <w:pPr>
        <w:autoSpaceDE w:val="0"/>
        <w:autoSpaceDN w:val="0"/>
        <w:adjustRightInd w:val="0"/>
        <w:jc w:val="both"/>
      </w:pPr>
    </w:p>
    <w:p w:rsidR="006B5F93" w:rsidRPr="00CC4370" w:rsidRDefault="006B5F93" w:rsidP="006B5F93">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6B5F93" w:rsidRDefault="006B5F93" w:rsidP="006B5F93">
      <w:pPr>
        <w:pStyle w:val="Legenda"/>
      </w:pPr>
    </w:p>
    <w:p w:rsidR="006B5F93" w:rsidRPr="003E48E3" w:rsidRDefault="006B5F93" w:rsidP="006B5F93">
      <w:pPr>
        <w:pStyle w:val="Ttulo2"/>
      </w:pPr>
      <w:bookmarkStart w:id="19" w:name="_Toc65320861"/>
      <w:bookmarkStart w:id="20" w:name="_Toc65500518"/>
      <w:r w:rsidRPr="003E48E3">
        <w:t>Pintura em Piso</w:t>
      </w:r>
      <w:bookmarkEnd w:id="19"/>
      <w:bookmarkEnd w:id="20"/>
    </w:p>
    <w:p w:rsidR="006B5F93" w:rsidRPr="00A752DA" w:rsidRDefault="006B5F93" w:rsidP="006B5F93">
      <w:pPr>
        <w:spacing w:after="0" w:line="240" w:lineRule="auto"/>
        <w:jc w:val="both"/>
        <w:rPr>
          <w:sz w:val="20"/>
          <w:szCs w:val="20"/>
        </w:rPr>
      </w:pPr>
    </w:p>
    <w:p w:rsidR="006B5F93" w:rsidRDefault="006B5F93" w:rsidP="006B5F93">
      <w:pPr>
        <w:jc w:val="both"/>
        <w:rPr>
          <w:bCs/>
        </w:rPr>
      </w:pPr>
      <w:r>
        <w:rPr>
          <w:bCs/>
        </w:rPr>
        <w:t>Deverá ser verificada em projeto, o local que receberá pintura em piso.</w:t>
      </w:r>
    </w:p>
    <w:p w:rsidR="006B5F93" w:rsidRDefault="006B5F93" w:rsidP="006B5F93">
      <w:pPr>
        <w:jc w:val="both"/>
      </w:pPr>
      <w:r>
        <w:t>Aplicações:</w:t>
      </w:r>
    </w:p>
    <w:p w:rsidR="006B5F93" w:rsidRDefault="006B5F93" w:rsidP="006B5F93">
      <w:pPr>
        <w:pStyle w:val="PargrafodaLista"/>
        <w:numPr>
          <w:ilvl w:val="0"/>
          <w:numId w:val="19"/>
        </w:numPr>
        <w:jc w:val="both"/>
      </w:pPr>
      <w:r>
        <w:t>Sinalização de vaga de estacionamento para idoso;</w:t>
      </w:r>
    </w:p>
    <w:p w:rsidR="006B5F93" w:rsidRPr="005113EE" w:rsidRDefault="006B5F93" w:rsidP="006B5F93">
      <w:pPr>
        <w:pStyle w:val="PargrafodaLista"/>
        <w:numPr>
          <w:ilvl w:val="0"/>
          <w:numId w:val="19"/>
        </w:numPr>
        <w:jc w:val="both"/>
      </w:pPr>
      <w:r w:rsidRPr="005113EE">
        <w:t>Sinalização de vaga de estacionamento para pessoas com deficiência;</w:t>
      </w:r>
    </w:p>
    <w:p w:rsidR="006B5F93" w:rsidRPr="005113EE" w:rsidRDefault="006B5F93" w:rsidP="006B5F93">
      <w:pPr>
        <w:pStyle w:val="PargrafodaLista"/>
        <w:numPr>
          <w:ilvl w:val="0"/>
          <w:numId w:val="19"/>
        </w:numPr>
        <w:jc w:val="both"/>
      </w:pPr>
      <w:r w:rsidRPr="005113EE">
        <w:t>Travessia de pedestres;</w:t>
      </w:r>
    </w:p>
    <w:p w:rsidR="006B5F93" w:rsidRDefault="006B5F93" w:rsidP="006B5F93">
      <w:pPr>
        <w:pStyle w:val="PargrafodaLista"/>
        <w:numPr>
          <w:ilvl w:val="0"/>
          <w:numId w:val="19"/>
        </w:numPr>
        <w:jc w:val="both"/>
      </w:pPr>
      <w:r>
        <w:t>Piso de escadas, rampas e patamares;</w:t>
      </w:r>
    </w:p>
    <w:p w:rsidR="006B5F93" w:rsidRDefault="006B5F93" w:rsidP="006B5F93">
      <w:pPr>
        <w:pStyle w:val="PargrafodaLista"/>
        <w:numPr>
          <w:ilvl w:val="0"/>
          <w:numId w:val="19"/>
        </w:numPr>
        <w:jc w:val="both"/>
      </w:pPr>
      <w:r>
        <w:t>Guia de balizamento;</w:t>
      </w:r>
    </w:p>
    <w:p w:rsidR="006B5F93" w:rsidRDefault="006B5F93" w:rsidP="006B5F93">
      <w:pPr>
        <w:pStyle w:val="PargrafodaLista"/>
        <w:numPr>
          <w:ilvl w:val="0"/>
          <w:numId w:val="19"/>
        </w:numPr>
        <w:jc w:val="both"/>
      </w:pPr>
      <w:r>
        <w:t>Paredes laterais da estrutura do patamar de acesso a plataforma e paredes da plataforma.</w:t>
      </w:r>
    </w:p>
    <w:p w:rsidR="006B5F93" w:rsidRDefault="006B5F93" w:rsidP="006B5F93">
      <w:pPr>
        <w:jc w:val="both"/>
      </w:pPr>
    </w:p>
    <w:p w:rsidR="006B5F93" w:rsidRDefault="006B5F93" w:rsidP="006B5F93">
      <w:pPr>
        <w:jc w:val="both"/>
      </w:pPr>
    </w:p>
    <w:p w:rsidR="006B5F93" w:rsidRDefault="006B5F93" w:rsidP="006B5F93">
      <w:pPr>
        <w:jc w:val="both"/>
      </w:pPr>
    </w:p>
    <w:p w:rsidR="006B5F93" w:rsidRDefault="006B5F93" w:rsidP="006B5F93">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6B5F93" w:rsidRDefault="006B5F93" w:rsidP="006B5F93">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rsidR="006B5F93" w:rsidRDefault="006B5F93" w:rsidP="006B5F93">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6B5F93" w:rsidRDefault="006B5F93" w:rsidP="006B5F93">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6B5F93" w:rsidRPr="005113EE" w:rsidRDefault="006B5F93" w:rsidP="006B5F93">
      <w:pPr>
        <w:pStyle w:val="Ttulo2"/>
      </w:pPr>
      <w:bookmarkStart w:id="21" w:name="_Toc64017523"/>
      <w:bookmarkStart w:id="22" w:name="_Toc65320862"/>
      <w:bookmarkStart w:id="23" w:name="_Toc65500519"/>
      <w:r w:rsidRPr="005113EE">
        <w:t>Travessia Elevada</w:t>
      </w:r>
      <w:bookmarkEnd w:id="21"/>
      <w:bookmarkEnd w:id="22"/>
      <w:bookmarkEnd w:id="23"/>
    </w:p>
    <w:p w:rsidR="006B5F93" w:rsidRDefault="006B5F93" w:rsidP="006B5F93">
      <w:pPr>
        <w:jc w:val="both"/>
      </w:pPr>
    </w:p>
    <w:p w:rsidR="006B5F93" w:rsidRDefault="006B5F93" w:rsidP="006B5F93">
      <w:pPr>
        <w:jc w:val="both"/>
      </w:pPr>
      <w:r>
        <w:t xml:space="preserve">Antes da execução da travessia, deverá ser consultado o Departamento de Trânsito do Município para verificar as dimensões corretas, conforme Normas e legislações municipais. </w:t>
      </w:r>
    </w:p>
    <w:p w:rsidR="006B5F93" w:rsidRDefault="006B5F93" w:rsidP="006B5F93">
      <w:pPr>
        <w:jc w:val="both"/>
      </w:pPr>
      <w:r>
        <w:t>Deverá ser conferido “in loco” pela Construtora responsável, a altura do meio fio a fim de nivelar om o nível final do piso acabado da Travessia.</w:t>
      </w:r>
    </w:p>
    <w:p w:rsidR="006B5F93" w:rsidRDefault="006B5F93" w:rsidP="006B5F93">
      <w:pPr>
        <w:jc w:val="both"/>
      </w:pPr>
      <w:r>
        <w:t>O material que está sendo considerado é o concreto betuminoso, podendo ser alterado caso a fiscalização do município ou o Departamento de Trânsito julguem necessário.</w:t>
      </w:r>
    </w:p>
    <w:p w:rsidR="006B5F93" w:rsidRDefault="006B5F93" w:rsidP="006B5F93">
      <w:pPr>
        <w:jc w:val="both"/>
      </w:pPr>
      <w:r>
        <w:t>A colocação do piso tátil deverá seguir as orientações conforme projeto e NBR 16537/2016.</w:t>
      </w:r>
    </w:p>
    <w:p w:rsidR="00E16C22" w:rsidRPr="006D4981" w:rsidRDefault="00E16C22" w:rsidP="006D4981">
      <w:pPr>
        <w:pStyle w:val="Ttulo2"/>
      </w:pPr>
      <w:bookmarkStart w:id="24" w:name="_Toc65500520"/>
      <w:r w:rsidRPr="006D4981">
        <w:t>Símbolo vaga P.C.D e Idoso.</w:t>
      </w:r>
      <w:bookmarkEnd w:id="24"/>
    </w:p>
    <w:p w:rsidR="006D4981" w:rsidRPr="006D4981" w:rsidRDefault="006D4981" w:rsidP="006D4981">
      <w:pPr>
        <w:pStyle w:val="Ttulo2"/>
        <w:numPr>
          <w:ilvl w:val="0"/>
          <w:numId w:val="0"/>
        </w:numPr>
        <w:ind w:left="720"/>
      </w:pPr>
    </w:p>
    <w:p w:rsidR="00C264BF" w:rsidRPr="00CC4370" w:rsidRDefault="00C264BF" w:rsidP="00C264BF">
      <w:pPr>
        <w:jc w:val="both"/>
      </w:pPr>
      <w:bookmarkStart w:id="25" w:name="_Toc30063406"/>
      <w:bookmarkStart w:id="26" w:name="_Toc33169965"/>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C264BF" w:rsidRPr="00CC4370" w:rsidRDefault="00C264BF" w:rsidP="00C264BF">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C264BF" w:rsidRDefault="00C264BF" w:rsidP="00C264BF">
      <w:pPr>
        <w:jc w:val="both"/>
        <w:rPr>
          <w:bCs/>
        </w:rPr>
      </w:pPr>
    </w:p>
    <w:p w:rsidR="00C264BF" w:rsidRDefault="00C264BF" w:rsidP="00C264BF">
      <w:pPr>
        <w:jc w:val="center"/>
        <w:rPr>
          <w:lang w:eastAsia="en-US"/>
        </w:rPr>
      </w:pPr>
      <w:r>
        <w:rPr>
          <w:noProof/>
        </w:rPr>
        <w:lastRenderedPageBreak/>
        <w:drawing>
          <wp:inline distT="0" distB="0" distL="0" distR="0" wp14:anchorId="7763AC7B" wp14:editId="45DCDEBF">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rsidR="00C264BF" w:rsidRPr="00267ED9" w:rsidRDefault="00C264BF" w:rsidP="00C264BF">
      <w:pPr>
        <w:spacing w:after="0" w:line="360" w:lineRule="auto"/>
        <w:jc w:val="center"/>
        <w:rPr>
          <w:sz w:val="20"/>
          <w:szCs w:val="20"/>
          <w:lang w:eastAsia="en-US"/>
        </w:rPr>
      </w:pPr>
      <w:r>
        <w:rPr>
          <w:sz w:val="20"/>
          <w:szCs w:val="20"/>
          <w:lang w:eastAsia="en-US"/>
        </w:rPr>
        <w:t>Símbolo Internacional de acesso</w:t>
      </w:r>
    </w:p>
    <w:p w:rsidR="00C264BF" w:rsidRDefault="00C264BF" w:rsidP="00C264BF">
      <w:pPr>
        <w:spacing w:after="0" w:line="360" w:lineRule="auto"/>
        <w:jc w:val="center"/>
        <w:rPr>
          <w:sz w:val="20"/>
          <w:szCs w:val="20"/>
          <w:lang w:eastAsia="en-US"/>
        </w:rPr>
      </w:pPr>
      <w:r>
        <w:rPr>
          <w:sz w:val="20"/>
          <w:szCs w:val="20"/>
          <w:lang w:eastAsia="en-US"/>
        </w:rPr>
        <w:t>Fonte: NBR 9050/2020</w:t>
      </w:r>
    </w:p>
    <w:p w:rsidR="00C264BF" w:rsidRDefault="00C264BF" w:rsidP="00C264BF">
      <w:pPr>
        <w:spacing w:after="0" w:line="360" w:lineRule="auto"/>
        <w:jc w:val="center"/>
        <w:rPr>
          <w:sz w:val="20"/>
          <w:szCs w:val="20"/>
          <w:lang w:eastAsia="en-US"/>
        </w:rPr>
      </w:pPr>
    </w:p>
    <w:p w:rsidR="00C264BF" w:rsidRDefault="00C264BF" w:rsidP="00C264BF">
      <w:pPr>
        <w:rPr>
          <w:bCs/>
        </w:rPr>
      </w:pPr>
    </w:p>
    <w:p w:rsidR="00C264BF" w:rsidRDefault="00C264BF" w:rsidP="00C264BF">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C264BF" w:rsidRPr="002646B4" w:rsidRDefault="00C264BF" w:rsidP="00C264BF">
      <w:pPr>
        <w:pStyle w:val="PargrafodaLista"/>
        <w:numPr>
          <w:ilvl w:val="0"/>
          <w:numId w:val="19"/>
        </w:numPr>
        <w:jc w:val="both"/>
      </w:pPr>
      <w:r w:rsidRPr="002646B4">
        <w:t>Ser demarcadas por marca delimitadora de estacionamento regulamentado, com largura de 0,20m;</w:t>
      </w:r>
    </w:p>
    <w:p w:rsidR="00C264BF" w:rsidRPr="002646B4" w:rsidRDefault="00C264BF" w:rsidP="00C264BF">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C264BF" w:rsidRDefault="00C264BF" w:rsidP="00C264BF">
      <w:pPr>
        <w:pStyle w:val="PargrafodaLista"/>
        <w:numPr>
          <w:ilvl w:val="0"/>
          <w:numId w:val="19"/>
        </w:numPr>
        <w:jc w:val="both"/>
      </w:pPr>
      <w:r w:rsidRPr="002646B4">
        <w:t xml:space="preserve">Deve estar sempre voltada para o fluxo </w:t>
      </w:r>
      <w:r>
        <w:t>veicular e paralela ao meio fio;</w:t>
      </w:r>
    </w:p>
    <w:p w:rsidR="00C264BF" w:rsidRDefault="00C264BF" w:rsidP="00C264BF">
      <w:pPr>
        <w:spacing w:after="0" w:line="360" w:lineRule="auto"/>
        <w:jc w:val="center"/>
        <w:rPr>
          <w:sz w:val="20"/>
          <w:szCs w:val="20"/>
          <w:lang w:eastAsia="en-US"/>
        </w:rPr>
      </w:pPr>
      <w:r>
        <w:rPr>
          <w:noProof/>
        </w:rPr>
        <w:drawing>
          <wp:inline distT="0" distB="0" distL="0" distR="0" wp14:anchorId="455A2D2A" wp14:editId="2F836DB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rsidR="00C264BF" w:rsidRPr="00267ED9" w:rsidRDefault="00C264BF" w:rsidP="00C264BF">
      <w:pPr>
        <w:spacing w:after="0" w:line="360" w:lineRule="auto"/>
        <w:jc w:val="center"/>
        <w:rPr>
          <w:sz w:val="20"/>
          <w:szCs w:val="20"/>
          <w:lang w:eastAsia="en-US"/>
        </w:rPr>
      </w:pPr>
      <w:r>
        <w:rPr>
          <w:sz w:val="20"/>
          <w:szCs w:val="20"/>
          <w:lang w:eastAsia="en-US"/>
        </w:rPr>
        <w:t>Sinalização Idoso</w:t>
      </w:r>
    </w:p>
    <w:p w:rsidR="00C264BF" w:rsidRDefault="00C264BF" w:rsidP="00C264BF">
      <w:pPr>
        <w:spacing w:after="0" w:line="360" w:lineRule="auto"/>
        <w:jc w:val="center"/>
        <w:rPr>
          <w:bCs/>
        </w:rPr>
      </w:pPr>
      <w:r>
        <w:rPr>
          <w:sz w:val="20"/>
          <w:szCs w:val="20"/>
          <w:lang w:eastAsia="en-US"/>
        </w:rPr>
        <w:t xml:space="preserve">Fonte: CET </w:t>
      </w:r>
      <w:r>
        <w:rPr>
          <w:bCs/>
        </w:rPr>
        <w:t>Manual de sinalização Viária – Idoso</w:t>
      </w:r>
    </w:p>
    <w:p w:rsidR="00C264BF" w:rsidRDefault="00C264BF" w:rsidP="00C264BF">
      <w:pPr>
        <w:spacing w:after="0" w:line="360" w:lineRule="auto"/>
        <w:jc w:val="center"/>
        <w:rPr>
          <w:bCs/>
        </w:rPr>
      </w:pPr>
    </w:p>
    <w:p w:rsidR="00C264BF" w:rsidRDefault="00C264BF" w:rsidP="00C264BF">
      <w:pPr>
        <w:pStyle w:val="Ttulo2"/>
      </w:pPr>
      <w:bookmarkStart w:id="27" w:name="_Toc52320291"/>
      <w:bookmarkStart w:id="28" w:name="_Toc65500521"/>
      <w:r w:rsidRPr="003E48E3">
        <w:t>Vaga P.C.D</w:t>
      </w:r>
      <w:bookmarkEnd w:id="27"/>
      <w:bookmarkEnd w:id="28"/>
      <w:r w:rsidRPr="003E48E3">
        <w:t xml:space="preserve"> </w:t>
      </w:r>
    </w:p>
    <w:p w:rsidR="00C264BF" w:rsidRPr="003E48E3" w:rsidRDefault="00C264BF" w:rsidP="00C264BF">
      <w:pPr>
        <w:pStyle w:val="Ttulo2"/>
        <w:numPr>
          <w:ilvl w:val="0"/>
          <w:numId w:val="0"/>
        </w:numPr>
      </w:pPr>
    </w:p>
    <w:p w:rsidR="00C264BF" w:rsidRDefault="00C264BF" w:rsidP="00C264BF">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C264BF" w:rsidRDefault="00C264BF" w:rsidP="00C264BF">
      <w:pPr>
        <w:jc w:val="both"/>
        <w:rPr>
          <w:bCs/>
        </w:rPr>
      </w:pPr>
      <w:r>
        <w:rPr>
          <w:bCs/>
        </w:rPr>
        <w:lastRenderedPageBreak/>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C264BF" w:rsidRDefault="00C264BF" w:rsidP="00C264BF">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rsidR="00C264BF" w:rsidRDefault="00C264BF" w:rsidP="00C264BF">
      <w:pPr>
        <w:jc w:val="both"/>
        <w:rPr>
          <w:bCs/>
        </w:rPr>
      </w:pPr>
    </w:p>
    <w:p w:rsidR="00C264BF" w:rsidRDefault="00C264BF" w:rsidP="00C264BF">
      <w:pPr>
        <w:pStyle w:val="Ttulo2"/>
      </w:pPr>
      <w:bookmarkStart w:id="29" w:name="_Toc52320292"/>
      <w:bookmarkStart w:id="30" w:name="_Toc65500522"/>
      <w:r w:rsidRPr="003E48E3">
        <w:t>Vaga Idoso</w:t>
      </w:r>
      <w:bookmarkEnd w:id="29"/>
      <w:bookmarkEnd w:id="30"/>
    </w:p>
    <w:p w:rsidR="00C264BF" w:rsidRPr="003E48E3" w:rsidRDefault="00C264BF" w:rsidP="00C264BF">
      <w:pPr>
        <w:pStyle w:val="Ttulo2"/>
        <w:numPr>
          <w:ilvl w:val="0"/>
          <w:numId w:val="0"/>
        </w:numPr>
        <w:ind w:left="720"/>
      </w:pPr>
    </w:p>
    <w:p w:rsidR="00C264BF" w:rsidRDefault="00C264BF" w:rsidP="00C264BF">
      <w:pPr>
        <w:jc w:val="both"/>
        <w:rPr>
          <w:noProof/>
        </w:rPr>
      </w:pPr>
      <w:r>
        <w:t>Na rua foi considerado uma vaga para idoso, na paralela compartilhando a faixa livre de 1,20m e a guia rebaixada, utilizando como referência a</w:t>
      </w:r>
      <w:r w:rsidRPr="002B5500">
        <w:rPr>
          <w:bCs/>
        </w:rPr>
        <w:t xml:space="preserve"> </w:t>
      </w:r>
      <w:r>
        <w:rPr>
          <w:b/>
          <w:sz w:val="22"/>
        </w:rPr>
        <w:t xml:space="preserve">Resolução 303/18 do COTRAN e </w:t>
      </w:r>
      <w:r w:rsidRPr="00EF1ED0">
        <w:rPr>
          <w:b/>
          <w:bCs/>
        </w:rPr>
        <w:t>Manual de Sinalização – CET</w:t>
      </w:r>
      <w:r>
        <w:rPr>
          <w:b/>
          <w:sz w:val="22"/>
        </w:rPr>
        <w:t>.</w:t>
      </w:r>
    </w:p>
    <w:p w:rsidR="00C264BF" w:rsidRDefault="00C264BF" w:rsidP="00C264BF">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rsidR="00C264BF" w:rsidRDefault="00C264BF" w:rsidP="00C264BF">
      <w:pPr>
        <w:spacing w:after="0" w:line="360" w:lineRule="auto"/>
        <w:jc w:val="center"/>
        <w:rPr>
          <w:sz w:val="20"/>
          <w:szCs w:val="20"/>
          <w:lang w:eastAsia="en-US"/>
        </w:rPr>
      </w:pPr>
    </w:p>
    <w:p w:rsidR="00C264BF" w:rsidRDefault="00C264BF" w:rsidP="00C264BF">
      <w:pPr>
        <w:pStyle w:val="Ttulo2"/>
      </w:pPr>
      <w:bookmarkStart w:id="31" w:name="_Toc52320293"/>
      <w:bookmarkStart w:id="32" w:name="_Toc65500523"/>
      <w:r w:rsidRPr="003E48E3">
        <w:t>Placa Estacionamento Exclusivo</w:t>
      </w:r>
      <w:bookmarkEnd w:id="31"/>
      <w:bookmarkEnd w:id="32"/>
    </w:p>
    <w:p w:rsidR="00C264BF" w:rsidRPr="003E48E3" w:rsidRDefault="00C264BF" w:rsidP="00C264BF">
      <w:pPr>
        <w:pStyle w:val="Ttulo2"/>
        <w:numPr>
          <w:ilvl w:val="0"/>
          <w:numId w:val="0"/>
        </w:numPr>
        <w:ind w:left="720"/>
      </w:pPr>
    </w:p>
    <w:p w:rsidR="00C264BF" w:rsidRDefault="00C264BF" w:rsidP="00C264BF">
      <w:pPr>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rsidR="00C264BF" w:rsidRDefault="00C264BF" w:rsidP="00C264BF">
      <w:pPr>
        <w:jc w:val="both"/>
      </w:pPr>
      <w:r>
        <w:t>As placas deverão ser instaladas cada uma voltada para sua vaga correspondente. Na rua, o correto local de instalação deverá ser consultado a prefeitura ou o código de transito do município.</w:t>
      </w:r>
    </w:p>
    <w:p w:rsidR="00C264BF" w:rsidRDefault="00C264BF" w:rsidP="00C264B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C264BF" w:rsidRDefault="00C264BF" w:rsidP="00C264BF">
      <w:pPr>
        <w:ind w:left="360"/>
        <w:jc w:val="both"/>
        <w:rPr>
          <w:noProof/>
        </w:rPr>
      </w:pPr>
      <w:r>
        <w:rPr>
          <w:noProof/>
        </w:rPr>
        <w:lastRenderedPageBreak/>
        <w:drawing>
          <wp:inline distT="0" distB="0" distL="0" distR="0" wp14:anchorId="6013D313" wp14:editId="73956D72">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46949DAF" wp14:editId="4E72125F">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C264BF" w:rsidTr="00BF4534">
        <w:tc>
          <w:tcPr>
            <w:tcW w:w="4313" w:type="dxa"/>
          </w:tcPr>
          <w:p w:rsidR="00C264BF" w:rsidRDefault="00C264BF" w:rsidP="00BF4534">
            <w:pPr>
              <w:jc w:val="both"/>
              <w:rPr>
                <w:noProof/>
                <w:sz w:val="20"/>
                <w:szCs w:val="20"/>
              </w:rPr>
            </w:pPr>
            <w:r w:rsidRPr="006147B6">
              <w:rPr>
                <w:noProof/>
                <w:sz w:val="20"/>
                <w:szCs w:val="20"/>
              </w:rPr>
              <w:t>Instalação da Placa</w:t>
            </w:r>
          </w:p>
          <w:p w:rsidR="00C264BF" w:rsidRDefault="00C264BF" w:rsidP="00BF4534">
            <w:pPr>
              <w:jc w:val="both"/>
              <w:rPr>
                <w:noProof/>
              </w:rPr>
            </w:pPr>
            <w:r>
              <w:rPr>
                <w:noProof/>
                <w:sz w:val="20"/>
                <w:szCs w:val="20"/>
              </w:rPr>
              <w:t>Fonte: Google</w:t>
            </w:r>
          </w:p>
        </w:tc>
        <w:tc>
          <w:tcPr>
            <w:tcW w:w="5783" w:type="dxa"/>
          </w:tcPr>
          <w:p w:rsidR="00C264BF" w:rsidRDefault="00C264BF" w:rsidP="00BF4534">
            <w:pPr>
              <w:jc w:val="both"/>
              <w:rPr>
                <w:noProof/>
                <w:sz w:val="20"/>
                <w:szCs w:val="20"/>
              </w:rPr>
            </w:pPr>
            <w:r w:rsidRPr="006147B6">
              <w:rPr>
                <w:noProof/>
                <w:sz w:val="20"/>
                <w:szCs w:val="20"/>
              </w:rPr>
              <w:t>Instalação da Placa</w:t>
            </w:r>
          </w:p>
          <w:p w:rsidR="00C264BF" w:rsidRDefault="00C264BF" w:rsidP="00BF4534">
            <w:pPr>
              <w:rPr>
                <w:noProof/>
              </w:rPr>
            </w:pPr>
            <w:r w:rsidRPr="006147B6">
              <w:rPr>
                <w:noProof/>
                <w:sz w:val="20"/>
                <w:szCs w:val="20"/>
              </w:rPr>
              <w:t xml:space="preserve">Fonte: </w:t>
            </w:r>
            <w:r w:rsidRPr="006147B6">
              <w:rPr>
                <w:sz w:val="20"/>
                <w:szCs w:val="20"/>
              </w:rPr>
              <w:t>Resolução 303 – COTRAN e projeto arquitetônico</w:t>
            </w:r>
          </w:p>
        </w:tc>
      </w:tr>
    </w:tbl>
    <w:p w:rsidR="00C264BF" w:rsidRDefault="00C264BF" w:rsidP="00C264BF">
      <w:pPr>
        <w:jc w:val="both"/>
      </w:pPr>
    </w:p>
    <w:p w:rsidR="00C264BF" w:rsidRDefault="00C264BF" w:rsidP="00C264BF">
      <w:pPr>
        <w:jc w:val="both"/>
      </w:pPr>
      <w:r>
        <w:t xml:space="preserve">As sinalizações de estacionamento para idoso deverá seguir modelo conforme </w:t>
      </w:r>
      <w:r>
        <w:rPr>
          <w:b/>
          <w:sz w:val="22"/>
        </w:rPr>
        <w:t>Resolução 303/18 do COTRAN</w:t>
      </w:r>
      <w:r>
        <w:t>.</w:t>
      </w:r>
    </w:p>
    <w:p w:rsidR="00C264BF" w:rsidRDefault="00C264BF" w:rsidP="00C264BF">
      <w:pPr>
        <w:jc w:val="both"/>
      </w:pPr>
      <w:r>
        <w:t xml:space="preserve">A sinalização de estacionamento para pessoa com deficiência, deverá seguir </w:t>
      </w:r>
      <w:r w:rsidRPr="00E42EC2">
        <w:rPr>
          <w:b/>
          <w:bCs/>
        </w:rPr>
        <w:t>CET – Manual de Sinalização Urbana</w:t>
      </w:r>
      <w:r>
        <w:t>.</w:t>
      </w:r>
    </w:p>
    <w:p w:rsidR="00C264BF" w:rsidRDefault="00C264BF" w:rsidP="00C264BF">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rsidR="00C264BF" w:rsidRDefault="00C264BF" w:rsidP="00C264BF">
      <w:pPr>
        <w:jc w:val="both"/>
        <w:rPr>
          <w:noProof/>
        </w:rPr>
      </w:pPr>
    </w:p>
    <w:p w:rsidR="00C264BF" w:rsidRDefault="00C264BF" w:rsidP="00C264BF">
      <w:r>
        <w:rPr>
          <w:noProof/>
        </w:rPr>
        <w:t xml:space="preserve">                 </w:t>
      </w:r>
      <w:r>
        <w:rPr>
          <w:noProof/>
        </w:rPr>
        <w:drawing>
          <wp:inline distT="0" distB="0" distL="0" distR="0" wp14:anchorId="0937B183" wp14:editId="38A1B0C1">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2E069E80" wp14:editId="4EFB6BCA">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C264BF" w:rsidTr="00BF4534">
        <w:trPr>
          <w:trHeight w:val="271"/>
        </w:trPr>
        <w:tc>
          <w:tcPr>
            <w:tcW w:w="5055" w:type="dxa"/>
          </w:tcPr>
          <w:p w:rsidR="00C264BF" w:rsidRDefault="00C264BF" w:rsidP="00BF4534">
            <w:pPr>
              <w:rPr>
                <w:sz w:val="20"/>
                <w:szCs w:val="20"/>
              </w:rPr>
            </w:pPr>
            <w:r>
              <w:rPr>
                <w:sz w:val="20"/>
                <w:szCs w:val="20"/>
              </w:rPr>
              <w:t xml:space="preserve">               Placa de Estacionamento P.C.D </w:t>
            </w:r>
          </w:p>
          <w:p w:rsidR="00C264BF" w:rsidRPr="0023015A" w:rsidRDefault="00C264BF" w:rsidP="00BF4534">
            <w:pPr>
              <w:rPr>
                <w:sz w:val="20"/>
                <w:szCs w:val="20"/>
              </w:rPr>
            </w:pPr>
            <w:r>
              <w:rPr>
                <w:sz w:val="20"/>
                <w:szCs w:val="20"/>
              </w:rPr>
              <w:t xml:space="preserve">           Fonte: </w:t>
            </w:r>
            <w:r>
              <w:rPr>
                <w:sz w:val="20"/>
                <w:szCs w:val="20"/>
                <w:lang w:eastAsia="en-US"/>
              </w:rPr>
              <w:t>CET – Manual de Sinalização</w:t>
            </w:r>
          </w:p>
        </w:tc>
        <w:tc>
          <w:tcPr>
            <w:tcW w:w="5055" w:type="dxa"/>
          </w:tcPr>
          <w:p w:rsidR="00C264BF" w:rsidRDefault="00C264BF" w:rsidP="00BF4534">
            <w:pPr>
              <w:rPr>
                <w:sz w:val="20"/>
                <w:szCs w:val="20"/>
              </w:rPr>
            </w:pPr>
            <w:r>
              <w:rPr>
                <w:sz w:val="20"/>
                <w:szCs w:val="20"/>
              </w:rPr>
              <w:t xml:space="preserve">             Placa de Estacionamento Idoso</w:t>
            </w:r>
          </w:p>
          <w:p w:rsidR="00C264BF" w:rsidRDefault="00C264BF" w:rsidP="00BF4534">
            <w:pPr>
              <w:rPr>
                <w:sz w:val="20"/>
                <w:szCs w:val="20"/>
              </w:rPr>
            </w:pPr>
            <w:r>
              <w:rPr>
                <w:sz w:val="20"/>
                <w:szCs w:val="20"/>
              </w:rPr>
              <w:t xml:space="preserve">            Fonte: Resolução 303 – COTRAN</w:t>
            </w:r>
          </w:p>
          <w:p w:rsidR="00C264BF" w:rsidRDefault="00C264BF" w:rsidP="00BF4534">
            <w:pPr>
              <w:rPr>
                <w:sz w:val="20"/>
                <w:szCs w:val="20"/>
              </w:rPr>
            </w:pPr>
          </w:p>
          <w:p w:rsidR="00C264BF" w:rsidRDefault="00C264BF" w:rsidP="00BF4534"/>
        </w:tc>
      </w:tr>
    </w:tbl>
    <w:p w:rsidR="00C264BF" w:rsidRDefault="00C264BF" w:rsidP="00C264BF">
      <w:pPr>
        <w:jc w:val="both"/>
      </w:pPr>
      <w:r>
        <w:t xml:space="preserve">Na vaga reservada para pessoa com deficiência localizada no estacionamento interno da escola, deverá ser conforme Resolução nº 236/07 do Contran e Resolução n° 304/08 do Contran, com o símbolo internacional de acesso, conforme NBR 9050/2020, em ACM reforçado. A borda inferior das placas instaladas deve ficar a uma altura livre entre 2,10m e 2,50m em relação ao solo. Sua </w:t>
      </w:r>
      <w:r>
        <w:lastRenderedPageBreak/>
        <w:t xml:space="preserve">base deverá ser um poste de aço galvanizado de 2”, com trava </w:t>
      </w:r>
      <w:proofErr w:type="spellStart"/>
      <w:r>
        <w:t>anti-giro</w:t>
      </w:r>
      <w:proofErr w:type="spellEnd"/>
      <w:r>
        <w:t xml:space="preserve"> e tampão plástico para impedir a entrada de água no poste, com medida de 3,00m.</w:t>
      </w:r>
    </w:p>
    <w:p w:rsidR="00CA04FA" w:rsidRDefault="00CA04FA" w:rsidP="00CA04FA">
      <w:pPr>
        <w:pStyle w:val="Ttulo2"/>
      </w:pPr>
      <w:bookmarkStart w:id="33" w:name="_Toc65500524"/>
      <w:r w:rsidRPr="003E48E3">
        <w:t>Bate Rodas</w:t>
      </w:r>
      <w:bookmarkEnd w:id="25"/>
      <w:bookmarkEnd w:id="26"/>
      <w:bookmarkEnd w:id="33"/>
    </w:p>
    <w:p w:rsidR="00CA04FA" w:rsidRPr="003E48E3" w:rsidRDefault="00CA04FA" w:rsidP="00CA04FA">
      <w:pPr>
        <w:rPr>
          <w:lang w:eastAsia="en-US"/>
        </w:rPr>
      </w:pPr>
    </w:p>
    <w:p w:rsidR="00CA04FA" w:rsidRDefault="00CA04FA" w:rsidP="00CA04FA">
      <w:pPr>
        <w:jc w:val="both"/>
      </w:pPr>
      <w:r>
        <w:t>Para proteção dos carros nas vagas internas de estacionamento e também do muro da escola, será instalado bate rodas de poliéster com carga mineral, na cor amarelo dimensão de 80mmx120mmx500mm.</w:t>
      </w:r>
    </w:p>
    <w:p w:rsidR="00CA04FA" w:rsidRDefault="00CA04FA" w:rsidP="00CA04FA">
      <w:r>
        <w:t>O produto possui pinus de fixação e sua instalação é com adesivo fixador.</w:t>
      </w:r>
    </w:p>
    <w:p w:rsidR="00CA04FA" w:rsidRDefault="00CA04FA" w:rsidP="00CA04FA">
      <w:pPr>
        <w:jc w:val="center"/>
        <w:rPr>
          <w:lang w:eastAsia="en-US"/>
        </w:rPr>
      </w:pPr>
      <w:r>
        <w:rPr>
          <w:noProof/>
        </w:rPr>
        <w:drawing>
          <wp:inline distT="0" distB="0" distL="0" distR="0" wp14:anchorId="55ABD6F7" wp14:editId="3C6299C6">
            <wp:extent cx="1695354" cy="2115103"/>
            <wp:effectExtent l="0" t="0" r="635" b="0"/>
            <wp:docPr id="31" name="Imagem 31" descr="C:\Users\user\Desktop\Gerencimento\_TB Arquitetura\02 Projetos\Rio dos Cedros\01-Unidade Cruzeiro\02Projetos\bate ro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encimento\_TB Arquitetura\02 Projetos\Rio dos Cedros\01-Unidade Cruzeiro\02Projetos\bate roda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2764" cy="2136823"/>
                    </a:xfrm>
                    <a:prstGeom prst="rect">
                      <a:avLst/>
                    </a:prstGeom>
                    <a:noFill/>
                    <a:ln>
                      <a:noFill/>
                    </a:ln>
                  </pic:spPr>
                </pic:pic>
              </a:graphicData>
            </a:graphic>
          </wp:inline>
        </w:drawing>
      </w:r>
      <w:r>
        <w:rPr>
          <w:noProof/>
          <w:sz w:val="20"/>
          <w:szCs w:val="20"/>
        </w:rPr>
        <w:drawing>
          <wp:inline distT="0" distB="0" distL="0" distR="0" wp14:anchorId="2DB204D1" wp14:editId="216F8F22">
            <wp:extent cx="2733675" cy="952500"/>
            <wp:effectExtent l="0" t="0" r="9525" b="0"/>
            <wp:docPr id="45" name="Imagem 45" descr="C:\Users\user\Desktop\Gerencimento\_TB Arquitetura\02 Projetos\Rio dos Cedros\01-Unidade Cruzeiro\02Projetos\bete rodas 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Gerencimento\_TB Arquitetura\02 Projetos\Rio dos Cedros\01-Unidade Cruzeiro\02Projetos\bete rodas d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33675" cy="952500"/>
                    </a:xfrm>
                    <a:prstGeom prst="rect">
                      <a:avLst/>
                    </a:prstGeom>
                    <a:noFill/>
                    <a:ln>
                      <a:noFill/>
                    </a:ln>
                  </pic:spPr>
                </pic:pic>
              </a:graphicData>
            </a:graphic>
          </wp:inline>
        </w:drawing>
      </w:r>
    </w:p>
    <w:p w:rsidR="00CA04FA" w:rsidRPr="00267ED9" w:rsidRDefault="00CA04FA" w:rsidP="00CA04FA">
      <w:pPr>
        <w:spacing w:line="240" w:lineRule="auto"/>
        <w:jc w:val="center"/>
        <w:rPr>
          <w:sz w:val="20"/>
          <w:szCs w:val="20"/>
          <w:lang w:eastAsia="en-US"/>
        </w:rPr>
      </w:pPr>
      <w:r w:rsidRPr="00267ED9">
        <w:rPr>
          <w:sz w:val="20"/>
          <w:szCs w:val="20"/>
          <w:lang w:eastAsia="en-US"/>
        </w:rPr>
        <w:t>Desenho Técnico Bate Rodas</w:t>
      </w:r>
    </w:p>
    <w:p w:rsidR="00CA04FA" w:rsidRDefault="00CA04FA" w:rsidP="00CA04FA">
      <w:pPr>
        <w:spacing w:line="240" w:lineRule="auto"/>
        <w:jc w:val="center"/>
        <w:rPr>
          <w:sz w:val="20"/>
          <w:szCs w:val="20"/>
          <w:lang w:eastAsia="en-US"/>
        </w:rPr>
      </w:pPr>
      <w:r>
        <w:rPr>
          <w:sz w:val="20"/>
          <w:szCs w:val="20"/>
          <w:lang w:eastAsia="en-US"/>
        </w:rPr>
        <w:t>Fonte: Google</w:t>
      </w:r>
    </w:p>
    <w:p w:rsidR="00CA04FA" w:rsidRDefault="00CA04FA" w:rsidP="00CA04FA">
      <w:pPr>
        <w:pStyle w:val="Ttulo2"/>
      </w:pPr>
      <w:bookmarkStart w:id="34" w:name="_Toc33169966"/>
      <w:bookmarkStart w:id="35" w:name="_Toc65500525"/>
      <w:r w:rsidRPr="003E48E3">
        <w:t>Sinalização sonoro e visual</w:t>
      </w:r>
      <w:bookmarkEnd w:id="34"/>
      <w:bookmarkEnd w:id="35"/>
    </w:p>
    <w:p w:rsidR="00CA04FA" w:rsidRPr="003E48E3" w:rsidRDefault="00CA04FA" w:rsidP="00CA04FA">
      <w:pPr>
        <w:pStyle w:val="Ttulo2"/>
        <w:numPr>
          <w:ilvl w:val="0"/>
          <w:numId w:val="0"/>
        </w:numPr>
        <w:ind w:left="720"/>
      </w:pPr>
    </w:p>
    <w:p w:rsidR="00CA04FA" w:rsidRDefault="00CA04FA" w:rsidP="00CA04FA">
      <w:pPr>
        <w:spacing w:after="0"/>
        <w:jc w:val="both"/>
      </w:pPr>
      <w:r>
        <w:t xml:space="preserve">Na entrada e saída de veículos, deverá ser instalado no muro, conforme projeto de acessibilidade, uma sinalização sonora e visual, iluminação por </w:t>
      </w:r>
      <w:proofErr w:type="spellStart"/>
      <w:r>
        <w:t>LEDs</w:t>
      </w:r>
      <w:proofErr w:type="spellEnd"/>
      <w:r>
        <w:t xml:space="preserve"> com acionamento alternado em vermelho e âmbar, em estrutura metálica e lentes em acrílico de fino acabamento. A altura máxima de instalação deve ser de 2,10 metros livre, embaixo deste obstáculo.</w:t>
      </w:r>
    </w:p>
    <w:p w:rsidR="00CA04FA" w:rsidRDefault="00CA04FA" w:rsidP="00CA04FA">
      <w:pPr>
        <w:spacing w:after="0"/>
        <w:jc w:val="both"/>
      </w:pPr>
    </w:p>
    <w:p w:rsidR="00CA04FA" w:rsidRDefault="00CA04FA" w:rsidP="00CA04FA">
      <w:pPr>
        <w:spacing w:after="0"/>
        <w:jc w:val="both"/>
      </w:pPr>
      <w:r>
        <w:t xml:space="preserve">Conforme NBR 9050/2015,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rsidR="00CA04FA" w:rsidRDefault="00CA04FA" w:rsidP="00CA04FA">
      <w:pPr>
        <w:spacing w:after="0" w:line="240" w:lineRule="auto"/>
        <w:jc w:val="center"/>
        <w:rPr>
          <w:sz w:val="20"/>
          <w:szCs w:val="20"/>
        </w:rPr>
      </w:pPr>
      <w:r>
        <w:rPr>
          <w:noProof/>
        </w:rPr>
        <w:drawing>
          <wp:inline distT="0" distB="0" distL="0" distR="0" wp14:anchorId="4FD2D096" wp14:editId="6598DE09">
            <wp:extent cx="1800000" cy="1333019"/>
            <wp:effectExtent l="0" t="0" r="0" b="63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800000" cy="1333019"/>
                    </a:xfrm>
                    <a:prstGeom prst="rect">
                      <a:avLst/>
                    </a:prstGeom>
                  </pic:spPr>
                </pic:pic>
              </a:graphicData>
            </a:graphic>
          </wp:inline>
        </w:drawing>
      </w:r>
    </w:p>
    <w:p w:rsidR="00CA04FA" w:rsidRPr="00267ED9" w:rsidRDefault="00CA04FA" w:rsidP="00CA04FA">
      <w:pPr>
        <w:spacing w:after="0" w:line="360" w:lineRule="auto"/>
        <w:jc w:val="center"/>
        <w:rPr>
          <w:sz w:val="20"/>
          <w:szCs w:val="20"/>
          <w:lang w:eastAsia="en-US"/>
        </w:rPr>
      </w:pPr>
      <w:r>
        <w:rPr>
          <w:sz w:val="20"/>
          <w:szCs w:val="20"/>
          <w:lang w:eastAsia="en-US"/>
        </w:rPr>
        <w:t>Imagem ilustrativa da sinalização</w:t>
      </w:r>
    </w:p>
    <w:p w:rsidR="00CA04FA" w:rsidRDefault="00CA04FA" w:rsidP="00CA04FA">
      <w:pPr>
        <w:spacing w:after="0" w:line="360" w:lineRule="auto"/>
        <w:jc w:val="center"/>
        <w:rPr>
          <w:sz w:val="20"/>
          <w:szCs w:val="20"/>
        </w:rPr>
      </w:pPr>
      <w:r>
        <w:rPr>
          <w:sz w:val="20"/>
          <w:szCs w:val="20"/>
          <w:lang w:eastAsia="en-US"/>
        </w:rPr>
        <w:t xml:space="preserve">Fonte: </w:t>
      </w:r>
      <w:r>
        <w:rPr>
          <w:sz w:val="20"/>
          <w:szCs w:val="20"/>
        </w:rPr>
        <w:t xml:space="preserve">Google </w:t>
      </w:r>
    </w:p>
    <w:p w:rsidR="0023015A" w:rsidRDefault="0023015A" w:rsidP="0023015A"/>
    <w:p w:rsidR="00B05119" w:rsidRDefault="00B05119" w:rsidP="000048D4">
      <w:pPr>
        <w:spacing w:after="0" w:line="360" w:lineRule="auto"/>
        <w:jc w:val="center"/>
        <w:rPr>
          <w:sz w:val="20"/>
          <w:szCs w:val="20"/>
        </w:rPr>
      </w:pPr>
    </w:p>
    <w:p w:rsidR="00E742B0" w:rsidRDefault="00E742B0" w:rsidP="001F5C76">
      <w:pPr>
        <w:pStyle w:val="Ttulo2"/>
      </w:pPr>
      <w:bookmarkStart w:id="36" w:name="_Toc65500526"/>
      <w:r w:rsidRPr="00A3638E">
        <w:t>Acesso principal (</w:t>
      </w:r>
      <w:r w:rsidR="00AF2999">
        <w:t>desnível)</w:t>
      </w:r>
      <w:bookmarkEnd w:id="36"/>
    </w:p>
    <w:p w:rsidR="00E74933" w:rsidRPr="00E74933" w:rsidRDefault="00E74933" w:rsidP="00D65C99">
      <w:pPr>
        <w:pStyle w:val="Ttulo2"/>
        <w:numPr>
          <w:ilvl w:val="0"/>
          <w:numId w:val="0"/>
        </w:numPr>
        <w:ind w:left="720"/>
      </w:pPr>
    </w:p>
    <w:p w:rsidR="00AF2999" w:rsidRDefault="00FA0F47" w:rsidP="00822803">
      <w:pPr>
        <w:jc w:val="both"/>
        <w:rPr>
          <w:bCs/>
        </w:rPr>
      </w:pPr>
      <w:r>
        <w:rPr>
          <w:bCs/>
        </w:rPr>
        <w:t xml:space="preserve">No traçado da rota acessível, </w:t>
      </w:r>
      <w:r w:rsidR="00AF2999">
        <w:rPr>
          <w:bCs/>
        </w:rPr>
        <w:t xml:space="preserve">do passeio público até o interior da escola, existe uma declividade </w:t>
      </w:r>
      <w:r w:rsidR="00395035">
        <w:rPr>
          <w:bCs/>
        </w:rPr>
        <w:t xml:space="preserve">de uma rampa, </w:t>
      </w:r>
      <w:r w:rsidR="00D65C99">
        <w:rPr>
          <w:bCs/>
        </w:rPr>
        <w:t xml:space="preserve">maior que a inclinação permitida para um projeto de acessibilidade, </w:t>
      </w:r>
      <w:r w:rsidR="00395035">
        <w:rPr>
          <w:bCs/>
        </w:rPr>
        <w:t xml:space="preserve">conforme </w:t>
      </w:r>
      <w:r w:rsidR="00D65C99">
        <w:rPr>
          <w:bCs/>
        </w:rPr>
        <w:t xml:space="preserve">verifica-se no </w:t>
      </w:r>
      <w:r w:rsidR="00395035">
        <w:rPr>
          <w:bCs/>
        </w:rPr>
        <w:t xml:space="preserve">projeto “as </w:t>
      </w:r>
      <w:proofErr w:type="spellStart"/>
      <w:r w:rsidR="00395035">
        <w:rPr>
          <w:bCs/>
        </w:rPr>
        <w:t>built</w:t>
      </w:r>
      <w:proofErr w:type="spellEnd"/>
      <w:r w:rsidR="00395035">
        <w:rPr>
          <w:bCs/>
        </w:rPr>
        <w:t>”.</w:t>
      </w:r>
    </w:p>
    <w:p w:rsidR="00D815F5" w:rsidRDefault="00D815F5" w:rsidP="00D815F5">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D815F5" w:rsidRPr="00356F16" w:rsidRDefault="00D815F5" w:rsidP="00D815F5">
      <w:pPr>
        <w:autoSpaceDE w:val="0"/>
        <w:autoSpaceDN w:val="0"/>
        <w:adjustRightInd w:val="0"/>
        <w:spacing w:after="0"/>
        <w:jc w:val="both"/>
      </w:pPr>
    </w:p>
    <w:p w:rsidR="00D815F5" w:rsidRDefault="00D815F5" w:rsidP="00D815F5">
      <w:pPr>
        <w:autoSpaceDE w:val="0"/>
        <w:autoSpaceDN w:val="0"/>
        <w:adjustRightInd w:val="0"/>
        <w:spacing w:after="0"/>
        <w:jc w:val="both"/>
      </w:pPr>
      <w:r w:rsidRPr="00356F16">
        <w:t>Desn</w:t>
      </w:r>
      <w:r w:rsidRPr="00356F16">
        <w:rPr>
          <w:rFonts w:hint="eastAsia"/>
        </w:rPr>
        <w:t>í</w:t>
      </w:r>
      <w:r w:rsidRPr="00356F16">
        <w:t>veis superiores a 20 mm, quando</w:t>
      </w:r>
      <w:r>
        <w:t xml:space="preserve"> </w:t>
      </w:r>
      <w:r w:rsidRPr="00356F16">
        <w:t>inevit</w:t>
      </w:r>
      <w:r w:rsidRPr="00356F16">
        <w:rPr>
          <w:rFonts w:hint="eastAsia"/>
        </w:rPr>
        <w:t>á</w:t>
      </w:r>
      <w:r w:rsidRPr="00356F16">
        <w:t>veis, devem ser considerados como degraus</w:t>
      </w:r>
      <w:r>
        <w:t xml:space="preserve"> e, neste caso, de acordo com a 9050 não </w:t>
      </w:r>
      <w:proofErr w:type="gramStart"/>
      <w:r>
        <w:t>caracteriza-se</w:t>
      </w:r>
      <w:proofErr w:type="gramEnd"/>
      <w:r>
        <w:t xml:space="preserve"> como rampa.</w:t>
      </w:r>
    </w:p>
    <w:p w:rsidR="00C264BF" w:rsidRDefault="00C264BF" w:rsidP="00822803">
      <w:pPr>
        <w:jc w:val="both"/>
        <w:rPr>
          <w:bCs/>
        </w:rPr>
      </w:pPr>
    </w:p>
    <w:p w:rsidR="00E742B0" w:rsidRDefault="00AF2999" w:rsidP="00822803">
      <w:pPr>
        <w:jc w:val="both"/>
        <w:rPr>
          <w:bCs/>
        </w:rPr>
      </w:pPr>
      <w:r>
        <w:rPr>
          <w:bCs/>
        </w:rPr>
        <w:t xml:space="preserve">Deste desnível até chegar no interior da escola, está sendo previsto uma rota acessível com execução de piso de concreto alisado, com piso tátil direcional, </w:t>
      </w:r>
      <w:r w:rsidR="00D65C99">
        <w:rPr>
          <w:bCs/>
        </w:rPr>
        <w:t xml:space="preserve">escada e rampa, </w:t>
      </w:r>
      <w:r>
        <w:rPr>
          <w:bCs/>
        </w:rPr>
        <w:t xml:space="preserve">conforme projeto de acessibilidade. </w:t>
      </w:r>
      <w:r w:rsidR="00F56816">
        <w:rPr>
          <w:bCs/>
        </w:rPr>
        <w:t xml:space="preserve"> </w:t>
      </w:r>
      <w:r w:rsidR="00915B41">
        <w:rPr>
          <w:bCs/>
        </w:rPr>
        <w:t xml:space="preserve"> A</w:t>
      </w:r>
      <w:r w:rsidR="00F56816">
        <w:rPr>
          <w:bCs/>
        </w:rPr>
        <w:t xml:space="preserve"> superfície do piso deve ser </w:t>
      </w:r>
      <w:r w:rsidR="00B350B9">
        <w:rPr>
          <w:bCs/>
        </w:rPr>
        <w:t xml:space="preserve">regular, firme, estável, não trepidante e nivelada. </w:t>
      </w:r>
    </w:p>
    <w:p w:rsidR="00A3638E" w:rsidRDefault="00A3638E" w:rsidP="00822803">
      <w:pPr>
        <w:jc w:val="both"/>
        <w:rPr>
          <w:bCs/>
        </w:rPr>
      </w:pPr>
      <w:r>
        <w:rPr>
          <w:bCs/>
        </w:rPr>
        <w:t>Todo piso de cimento a ser executado</w:t>
      </w:r>
      <w:r w:rsidR="00E43B96">
        <w:rPr>
          <w:bCs/>
        </w:rPr>
        <w:t xml:space="preserve"> em concreto armado</w:t>
      </w:r>
      <w:r>
        <w:rPr>
          <w:bCs/>
        </w:rPr>
        <w:t xml:space="preserve">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E74933" w:rsidRDefault="00E74933" w:rsidP="00F45738">
      <w:pPr>
        <w:pStyle w:val="Legenda"/>
      </w:pPr>
    </w:p>
    <w:p w:rsidR="00320365" w:rsidRDefault="00320365" w:rsidP="001F5C76">
      <w:pPr>
        <w:pStyle w:val="Ttulo2"/>
      </w:pPr>
      <w:bookmarkStart w:id="37" w:name="_Toc65500527"/>
      <w:r w:rsidRPr="003E48E3">
        <w:t>Piso Tátil Borracha Sintética</w:t>
      </w:r>
      <w:bookmarkEnd w:id="37"/>
    </w:p>
    <w:p w:rsidR="003E48E3" w:rsidRPr="003E48E3" w:rsidRDefault="003E48E3" w:rsidP="00E74933">
      <w:pPr>
        <w:pStyle w:val="Legenda"/>
        <w:rPr>
          <w:lang w:eastAsia="en-US"/>
        </w:rPr>
      </w:pPr>
    </w:p>
    <w:p w:rsidR="007019F5" w:rsidRDefault="007019F5" w:rsidP="007019F5">
      <w:pPr>
        <w:jc w:val="both"/>
      </w:pPr>
      <w:r>
        <w:t xml:space="preserve">Será utilizado o piso tátil direcional e de alerta de 25x25cm emborrachados, na cor </w:t>
      </w:r>
      <w:r w:rsidR="00D65C99">
        <w:t>amarela</w:t>
      </w:r>
      <w:r w:rsidRPr="00B754E1">
        <w:t xml:space="preserve"> </w:t>
      </w:r>
      <w:r>
        <w:t xml:space="preserve">para garantir o contraste de </w:t>
      </w:r>
      <w:proofErr w:type="spellStart"/>
      <w:r>
        <w:t>luminância</w:t>
      </w:r>
      <w:proofErr w:type="spellEnd"/>
      <w:r>
        <w:t xml:space="preserve"> com o piso adjacente </w:t>
      </w:r>
      <w:r w:rsidR="00395035">
        <w:t>do piso existente na escola</w:t>
      </w:r>
      <w:r>
        <w:t>.</w:t>
      </w:r>
    </w:p>
    <w:p w:rsidR="00C264BF" w:rsidRDefault="00C264BF" w:rsidP="007019F5">
      <w:pPr>
        <w:jc w:val="both"/>
      </w:pPr>
      <w:r>
        <w:t>Deverá ser executado conforme item 1,4 deste memorial e NBR 16537/2016.</w:t>
      </w:r>
    </w:p>
    <w:p w:rsidR="00F45738" w:rsidRDefault="00F45738" w:rsidP="00320365">
      <w:pPr>
        <w:spacing w:after="0" w:line="360" w:lineRule="auto"/>
        <w:jc w:val="center"/>
        <w:rPr>
          <w:sz w:val="20"/>
          <w:szCs w:val="20"/>
          <w:lang w:eastAsia="en-US"/>
        </w:rPr>
      </w:pPr>
    </w:p>
    <w:p w:rsidR="00CA3A0D" w:rsidRDefault="00CA3A0D" w:rsidP="001F5C76">
      <w:pPr>
        <w:pStyle w:val="Ttulo2"/>
      </w:pPr>
      <w:bookmarkStart w:id="38" w:name="_Toc65500528"/>
      <w:r>
        <w:t>Guarda Corpo</w:t>
      </w:r>
      <w:bookmarkEnd w:id="38"/>
    </w:p>
    <w:p w:rsidR="00CA3A0D" w:rsidRPr="003E48E3" w:rsidRDefault="00CA3A0D" w:rsidP="00CA3A0D">
      <w:pPr>
        <w:pStyle w:val="Legenda"/>
        <w:rPr>
          <w:lang w:eastAsia="en-US"/>
        </w:rPr>
      </w:pPr>
    </w:p>
    <w:p w:rsidR="00CA3A0D" w:rsidRDefault="00CA3A0D" w:rsidP="00CA3A0D">
      <w:pPr>
        <w:jc w:val="both"/>
      </w:pPr>
      <w:r>
        <w:t>O guarda corpo utilizado será conforme modelo Padrão FDE, código C0-42 em anexo a este memorial.</w:t>
      </w:r>
    </w:p>
    <w:p w:rsidR="00CA3A0D" w:rsidRDefault="00CA3A0D" w:rsidP="00CA3A0D">
      <w:pPr>
        <w:jc w:val="both"/>
      </w:pPr>
      <w:r>
        <w:t>Nos guarda corpos do lado externo da escola será considerado o modelo código C0-42 com altura de 1,30m.</w:t>
      </w:r>
    </w:p>
    <w:p w:rsidR="00CA3A0D" w:rsidRDefault="00CA3A0D" w:rsidP="00CA3A0D">
      <w:pPr>
        <w:jc w:val="both"/>
      </w:pPr>
      <w:r>
        <w:t>O guarda corpo é em tubo de aço galvanizado, com painel de fechamento perfurado em chapa de aço galvanizado, pintada com tinta esmalte na cor azul França sobre fundo galvanizada.</w:t>
      </w:r>
    </w:p>
    <w:p w:rsidR="00CA3A0D" w:rsidRDefault="00CA3A0D" w:rsidP="00D65C99">
      <w:pPr>
        <w:pStyle w:val="Ttulo2"/>
        <w:numPr>
          <w:ilvl w:val="0"/>
          <w:numId w:val="0"/>
        </w:numPr>
      </w:pPr>
    </w:p>
    <w:p w:rsidR="00CA3A0D" w:rsidRDefault="00CA3A0D" w:rsidP="001F5C76">
      <w:pPr>
        <w:pStyle w:val="Ttulo2"/>
      </w:pPr>
      <w:bookmarkStart w:id="39" w:name="_Toc33168870"/>
      <w:bookmarkStart w:id="40" w:name="_Toc65500529"/>
      <w:r w:rsidRPr="003E48E3">
        <w:t>Corrimão</w:t>
      </w:r>
      <w:bookmarkEnd w:id="39"/>
      <w:bookmarkEnd w:id="40"/>
    </w:p>
    <w:p w:rsidR="00CA3A0D" w:rsidRDefault="00CA3A0D" w:rsidP="00CA3A0D">
      <w:pPr>
        <w:pStyle w:val="Legenda"/>
        <w:rPr>
          <w:lang w:eastAsia="en-US"/>
        </w:rPr>
      </w:pPr>
    </w:p>
    <w:p w:rsidR="00C264BF" w:rsidRDefault="00C264BF" w:rsidP="00C264BF">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C264BF" w:rsidRDefault="00C264BF" w:rsidP="00C264BF">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C264BF" w:rsidRDefault="00C264BF" w:rsidP="00C264BF">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C264BF" w:rsidRDefault="00C264BF" w:rsidP="00C264BF">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C264BF" w:rsidRPr="009A3FDD" w:rsidRDefault="00C264BF" w:rsidP="00C264BF">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C264BF" w:rsidRDefault="00C264BF" w:rsidP="00C264BF">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Pr="009A3FDD" w:rsidRDefault="00C264BF" w:rsidP="00C264BF">
      <w:pPr>
        <w:jc w:val="both"/>
        <w:rPr>
          <w:bdr w:val="none" w:sz="0" w:space="0" w:color="auto" w:frame="1"/>
        </w:rPr>
      </w:pPr>
    </w:p>
    <w:p w:rsidR="00C264BF" w:rsidRDefault="00C264BF" w:rsidP="00C264BF">
      <w:pPr>
        <w:jc w:val="center"/>
        <w:rPr>
          <w:bdr w:val="none" w:sz="0" w:space="0" w:color="auto" w:frame="1"/>
        </w:rPr>
      </w:pPr>
      <w:r>
        <w:rPr>
          <w:noProof/>
        </w:rPr>
        <w:lastRenderedPageBreak/>
        <w:drawing>
          <wp:inline distT="0" distB="0" distL="0" distR="0" wp14:anchorId="2823C7FA" wp14:editId="7FBB7CBF">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91304" cy="3537976"/>
                    </a:xfrm>
                    <a:prstGeom prst="rect">
                      <a:avLst/>
                    </a:prstGeom>
                  </pic:spPr>
                </pic:pic>
              </a:graphicData>
            </a:graphic>
          </wp:inline>
        </w:drawing>
      </w:r>
    </w:p>
    <w:p w:rsidR="00C264BF" w:rsidRPr="00916815" w:rsidRDefault="00C264BF" w:rsidP="00C264BF">
      <w:pPr>
        <w:spacing w:line="240" w:lineRule="auto"/>
        <w:jc w:val="center"/>
        <w:rPr>
          <w:sz w:val="20"/>
          <w:szCs w:val="20"/>
          <w:lang w:eastAsia="en-US"/>
        </w:rPr>
      </w:pPr>
      <w:r>
        <w:rPr>
          <w:sz w:val="20"/>
          <w:szCs w:val="20"/>
          <w:lang w:eastAsia="en-US"/>
        </w:rPr>
        <w:t>Empunhadura e seção do corrimão</w:t>
      </w:r>
    </w:p>
    <w:p w:rsidR="00C264BF" w:rsidRDefault="00C264BF" w:rsidP="00C264BF">
      <w:pPr>
        <w:spacing w:after="0" w:line="240" w:lineRule="auto"/>
        <w:jc w:val="center"/>
        <w:rPr>
          <w:sz w:val="20"/>
          <w:szCs w:val="20"/>
          <w:lang w:eastAsia="en-US"/>
        </w:rPr>
      </w:pPr>
      <w:r>
        <w:rPr>
          <w:sz w:val="20"/>
          <w:szCs w:val="20"/>
          <w:lang w:eastAsia="en-US"/>
        </w:rPr>
        <w:t>Fonte: ABNT NBR 9050/2020</w:t>
      </w:r>
    </w:p>
    <w:p w:rsidR="00C264BF" w:rsidRDefault="00C264BF" w:rsidP="00C264BF">
      <w:pPr>
        <w:jc w:val="both"/>
        <w:rPr>
          <w:bdr w:val="none" w:sz="0" w:space="0" w:color="auto" w:frame="1"/>
        </w:rPr>
      </w:pPr>
    </w:p>
    <w:p w:rsidR="00C264BF" w:rsidRDefault="00C264BF" w:rsidP="00C264BF">
      <w:pPr>
        <w:jc w:val="both"/>
        <w:rPr>
          <w:bdr w:val="none" w:sz="0" w:space="0" w:color="auto" w:frame="1"/>
        </w:rPr>
      </w:pPr>
    </w:p>
    <w:p w:rsidR="00C264BF" w:rsidRDefault="00C264BF" w:rsidP="00C264BF">
      <w:pPr>
        <w:jc w:val="center"/>
        <w:rPr>
          <w:bdr w:val="none" w:sz="0" w:space="0" w:color="auto" w:frame="1"/>
        </w:rPr>
      </w:pPr>
      <w:r>
        <w:rPr>
          <w:noProof/>
        </w:rPr>
        <w:drawing>
          <wp:inline distT="0" distB="0" distL="0" distR="0" wp14:anchorId="56ADB96A" wp14:editId="61AEE9B4">
            <wp:extent cx="5024120" cy="3462576"/>
            <wp:effectExtent l="0" t="0" r="5080" b="508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C264BF" w:rsidRDefault="00C264BF" w:rsidP="00C264BF">
      <w:pPr>
        <w:jc w:val="center"/>
        <w:rPr>
          <w:bdr w:val="none" w:sz="0" w:space="0" w:color="auto" w:frame="1"/>
        </w:rPr>
      </w:pPr>
    </w:p>
    <w:p w:rsidR="00C264BF" w:rsidRDefault="00C264BF" w:rsidP="00C264BF">
      <w:pPr>
        <w:jc w:val="center"/>
        <w:rPr>
          <w:bdr w:val="none" w:sz="0" w:space="0" w:color="auto" w:frame="1"/>
        </w:rPr>
      </w:pPr>
    </w:p>
    <w:p w:rsidR="00C264BF" w:rsidRDefault="00C264BF" w:rsidP="00C264BF">
      <w:pPr>
        <w:jc w:val="center"/>
        <w:rPr>
          <w:bdr w:val="none" w:sz="0" w:space="0" w:color="auto" w:frame="1"/>
        </w:rPr>
      </w:pPr>
      <w:r>
        <w:rPr>
          <w:noProof/>
        </w:rPr>
        <w:lastRenderedPageBreak/>
        <w:drawing>
          <wp:inline distT="0" distB="0" distL="0" distR="0" wp14:anchorId="0E488233" wp14:editId="0EB78FE9">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34971" cy="3064454"/>
                    </a:xfrm>
                    <a:prstGeom prst="rect">
                      <a:avLst/>
                    </a:prstGeom>
                  </pic:spPr>
                </pic:pic>
              </a:graphicData>
            </a:graphic>
          </wp:inline>
        </w:drawing>
      </w:r>
    </w:p>
    <w:p w:rsidR="00C264BF" w:rsidRPr="00916815" w:rsidRDefault="00C264BF" w:rsidP="00C264BF">
      <w:pPr>
        <w:spacing w:line="240" w:lineRule="auto"/>
        <w:jc w:val="center"/>
        <w:rPr>
          <w:sz w:val="20"/>
          <w:szCs w:val="20"/>
          <w:lang w:eastAsia="en-US"/>
        </w:rPr>
      </w:pPr>
      <w:r>
        <w:rPr>
          <w:sz w:val="20"/>
          <w:szCs w:val="20"/>
          <w:lang w:eastAsia="en-US"/>
        </w:rPr>
        <w:t>Corrimãos em escada e rampa</w:t>
      </w:r>
    </w:p>
    <w:p w:rsidR="00C264BF" w:rsidRDefault="00C264BF" w:rsidP="00C264BF">
      <w:pPr>
        <w:spacing w:after="0" w:line="240" w:lineRule="auto"/>
        <w:jc w:val="center"/>
        <w:rPr>
          <w:sz w:val="20"/>
          <w:szCs w:val="20"/>
          <w:lang w:eastAsia="en-US"/>
        </w:rPr>
      </w:pPr>
      <w:r>
        <w:rPr>
          <w:sz w:val="20"/>
          <w:szCs w:val="20"/>
          <w:lang w:eastAsia="en-US"/>
        </w:rPr>
        <w:t>Fonte: NBR 9050/2020</w:t>
      </w:r>
    </w:p>
    <w:p w:rsidR="00C264BF" w:rsidRDefault="00C264BF" w:rsidP="00C264BF">
      <w:pPr>
        <w:spacing w:after="0" w:line="240" w:lineRule="auto"/>
        <w:jc w:val="center"/>
        <w:rPr>
          <w:sz w:val="20"/>
          <w:szCs w:val="20"/>
          <w:lang w:eastAsia="en-US"/>
        </w:rPr>
      </w:pPr>
    </w:p>
    <w:p w:rsidR="00C264BF" w:rsidRDefault="00C264BF" w:rsidP="00C264BF">
      <w:pPr>
        <w:spacing w:after="0" w:line="240" w:lineRule="auto"/>
        <w:jc w:val="center"/>
        <w:rPr>
          <w:sz w:val="20"/>
          <w:szCs w:val="20"/>
          <w:lang w:eastAsia="en-US"/>
        </w:rPr>
      </w:pPr>
    </w:p>
    <w:p w:rsidR="00C264BF" w:rsidRDefault="00C264BF" w:rsidP="00C264BF">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C264BF" w:rsidRDefault="00C264BF" w:rsidP="00C264BF">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C264BF" w:rsidRDefault="00C264BF" w:rsidP="00C264BF">
      <w:pPr>
        <w:autoSpaceDE w:val="0"/>
        <w:autoSpaceDN w:val="0"/>
        <w:adjustRightInd w:val="0"/>
        <w:spacing w:after="0" w:line="240" w:lineRule="auto"/>
        <w:jc w:val="both"/>
        <w:rPr>
          <w:bdr w:val="none" w:sz="0" w:space="0" w:color="auto" w:frame="1"/>
        </w:rPr>
      </w:pPr>
    </w:p>
    <w:p w:rsidR="00C264BF" w:rsidRDefault="00C264BF" w:rsidP="00C264BF">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C264BF" w:rsidRDefault="00C264BF" w:rsidP="00C264BF">
      <w:pPr>
        <w:jc w:val="both"/>
        <w:rPr>
          <w:lang w:eastAsia="en-US"/>
        </w:rPr>
      </w:pPr>
      <w:r>
        <w:rPr>
          <w:lang w:eastAsia="en-US"/>
        </w:rPr>
        <w:t>O corrimão deverá ter de 3 a 4 cm de diâmetro, afastado de qualquer parede ou obstáculo 4cm no mínimo, em cor contrastante.</w:t>
      </w:r>
    </w:p>
    <w:p w:rsidR="00C264BF" w:rsidRPr="00821109" w:rsidRDefault="00C264BF" w:rsidP="00C264BF">
      <w:pPr>
        <w:pStyle w:val="Ttulo2"/>
      </w:pPr>
      <w:bookmarkStart w:id="41" w:name="_Toc33168871"/>
      <w:bookmarkStart w:id="42" w:name="_Toc52316957"/>
      <w:bookmarkStart w:id="43" w:name="_Toc64017533"/>
      <w:bookmarkStart w:id="44" w:name="_Toc65320871"/>
      <w:bookmarkStart w:id="45" w:name="_Toc65500530"/>
      <w:r w:rsidRPr="00821109">
        <w:t>Sinaliz</w:t>
      </w:r>
      <w:bookmarkEnd w:id="41"/>
      <w:r w:rsidRPr="00821109">
        <w:t>ação de pavimento</w:t>
      </w:r>
      <w:bookmarkEnd w:id="42"/>
      <w:bookmarkEnd w:id="43"/>
      <w:bookmarkEnd w:id="44"/>
      <w:bookmarkEnd w:id="45"/>
    </w:p>
    <w:p w:rsidR="00C264BF" w:rsidRPr="003E48E3" w:rsidRDefault="00C264BF" w:rsidP="00C264BF">
      <w:pPr>
        <w:pStyle w:val="Legenda"/>
        <w:rPr>
          <w:lang w:eastAsia="en-US"/>
        </w:rPr>
      </w:pPr>
    </w:p>
    <w:p w:rsidR="00C264BF" w:rsidRDefault="00C264BF" w:rsidP="00C264BF">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C264BF" w:rsidRDefault="00C264BF" w:rsidP="00C264BF">
      <w:pPr>
        <w:jc w:val="both"/>
        <w:rPr>
          <w:lang w:eastAsia="en-US"/>
        </w:rPr>
      </w:pPr>
    </w:p>
    <w:p w:rsidR="00C264BF" w:rsidRDefault="00C264BF" w:rsidP="00C264BF">
      <w:pPr>
        <w:jc w:val="center"/>
        <w:rPr>
          <w:lang w:eastAsia="en-US"/>
        </w:rPr>
      </w:pPr>
      <w:r>
        <w:rPr>
          <w:noProof/>
        </w:rPr>
        <w:lastRenderedPageBreak/>
        <w:drawing>
          <wp:inline distT="0" distB="0" distL="0" distR="0" wp14:anchorId="1903107A" wp14:editId="259BC7E7">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353848" cy="2109532"/>
                    </a:xfrm>
                    <a:prstGeom prst="rect">
                      <a:avLst/>
                    </a:prstGeom>
                  </pic:spPr>
                </pic:pic>
              </a:graphicData>
            </a:graphic>
          </wp:inline>
        </w:drawing>
      </w:r>
    </w:p>
    <w:p w:rsidR="00C264BF" w:rsidRPr="00267ED9" w:rsidRDefault="00C264BF" w:rsidP="00C264BF">
      <w:pPr>
        <w:spacing w:after="0" w:line="360" w:lineRule="auto"/>
        <w:jc w:val="center"/>
        <w:rPr>
          <w:sz w:val="20"/>
          <w:szCs w:val="20"/>
          <w:lang w:eastAsia="en-US"/>
        </w:rPr>
      </w:pPr>
      <w:r>
        <w:rPr>
          <w:sz w:val="20"/>
          <w:szCs w:val="20"/>
          <w:lang w:eastAsia="en-US"/>
        </w:rPr>
        <w:t>Sinalização de corrimão/Vista superior/Figura 63 da NBR 9050/2020</w:t>
      </w:r>
    </w:p>
    <w:p w:rsidR="00C264BF" w:rsidRDefault="00C264BF" w:rsidP="00C264BF">
      <w:pPr>
        <w:spacing w:after="0" w:line="360" w:lineRule="auto"/>
        <w:jc w:val="center"/>
        <w:rPr>
          <w:sz w:val="20"/>
          <w:szCs w:val="20"/>
          <w:lang w:eastAsia="en-US"/>
        </w:rPr>
      </w:pPr>
      <w:r>
        <w:rPr>
          <w:sz w:val="20"/>
          <w:szCs w:val="20"/>
          <w:lang w:eastAsia="en-US"/>
        </w:rPr>
        <w:t>Fonte: NBR 9050/2020</w:t>
      </w:r>
    </w:p>
    <w:p w:rsidR="00C264BF" w:rsidRDefault="00C264BF" w:rsidP="00C264BF">
      <w:pPr>
        <w:spacing w:after="0" w:line="360" w:lineRule="auto"/>
        <w:jc w:val="center"/>
        <w:rPr>
          <w:sz w:val="20"/>
          <w:szCs w:val="20"/>
          <w:lang w:eastAsia="en-US"/>
        </w:rPr>
      </w:pPr>
    </w:p>
    <w:p w:rsidR="00C264BF" w:rsidRPr="003E48E3" w:rsidRDefault="00C264BF" w:rsidP="00C264BF">
      <w:pPr>
        <w:pStyle w:val="Ttulo2"/>
      </w:pPr>
      <w:bookmarkStart w:id="46" w:name="_Toc64017534"/>
      <w:bookmarkStart w:id="47" w:name="_Toc65320872"/>
      <w:bookmarkStart w:id="48" w:name="_Toc65500531"/>
      <w:r w:rsidRPr="003E48E3">
        <w:t>Guia de Balizamento</w:t>
      </w:r>
      <w:bookmarkEnd w:id="46"/>
      <w:bookmarkEnd w:id="47"/>
      <w:bookmarkEnd w:id="48"/>
    </w:p>
    <w:p w:rsidR="00C264BF" w:rsidRPr="00A752DA" w:rsidRDefault="00C264BF" w:rsidP="00C264BF">
      <w:pPr>
        <w:spacing w:after="0" w:line="240" w:lineRule="auto"/>
        <w:jc w:val="both"/>
        <w:rPr>
          <w:sz w:val="20"/>
          <w:szCs w:val="20"/>
        </w:rPr>
      </w:pPr>
    </w:p>
    <w:p w:rsidR="00C264BF" w:rsidRDefault="00C264BF" w:rsidP="00C264BF">
      <w:pPr>
        <w:spacing w:after="0" w:line="240" w:lineRule="auto"/>
        <w:jc w:val="center"/>
        <w:rPr>
          <w:sz w:val="20"/>
          <w:szCs w:val="20"/>
          <w:lang w:eastAsia="en-US"/>
        </w:rPr>
      </w:pPr>
    </w:p>
    <w:p w:rsidR="00C264BF" w:rsidRDefault="00C264BF" w:rsidP="00C264BF">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C264BF" w:rsidRDefault="00C264BF" w:rsidP="00C264BF">
      <w:pPr>
        <w:autoSpaceDE w:val="0"/>
        <w:autoSpaceDN w:val="0"/>
        <w:adjustRightInd w:val="0"/>
        <w:spacing w:after="0" w:line="240" w:lineRule="auto"/>
        <w:jc w:val="center"/>
        <w:rPr>
          <w:sz w:val="20"/>
          <w:szCs w:val="20"/>
          <w:lang w:eastAsia="en-US"/>
        </w:rPr>
      </w:pPr>
      <w:r>
        <w:rPr>
          <w:noProof/>
        </w:rPr>
        <w:drawing>
          <wp:inline distT="0" distB="0" distL="0" distR="0" wp14:anchorId="6450A981" wp14:editId="0583A9BC">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39315" cy="1697418"/>
                    </a:xfrm>
                    <a:prstGeom prst="rect">
                      <a:avLst/>
                    </a:prstGeom>
                  </pic:spPr>
                </pic:pic>
              </a:graphicData>
            </a:graphic>
          </wp:inline>
        </w:drawing>
      </w:r>
    </w:p>
    <w:p w:rsidR="00C264BF" w:rsidRPr="00267ED9" w:rsidRDefault="00C264BF" w:rsidP="00C264BF">
      <w:pPr>
        <w:spacing w:after="0" w:line="240" w:lineRule="auto"/>
        <w:jc w:val="center"/>
        <w:rPr>
          <w:sz w:val="20"/>
          <w:szCs w:val="20"/>
          <w:lang w:eastAsia="en-US"/>
        </w:rPr>
      </w:pPr>
      <w:r>
        <w:rPr>
          <w:sz w:val="20"/>
          <w:szCs w:val="20"/>
          <w:lang w:eastAsia="en-US"/>
        </w:rPr>
        <w:t>Guia de Balizamento</w:t>
      </w:r>
    </w:p>
    <w:p w:rsidR="00C264BF" w:rsidRDefault="00C264BF" w:rsidP="00C264BF">
      <w:pPr>
        <w:spacing w:after="0" w:line="240" w:lineRule="auto"/>
        <w:jc w:val="center"/>
        <w:rPr>
          <w:sz w:val="20"/>
          <w:szCs w:val="20"/>
          <w:lang w:eastAsia="en-US"/>
        </w:rPr>
      </w:pPr>
      <w:r>
        <w:rPr>
          <w:sz w:val="20"/>
          <w:szCs w:val="20"/>
          <w:lang w:eastAsia="en-US"/>
        </w:rPr>
        <w:t>Fonte: NBR 9050/2020</w:t>
      </w:r>
    </w:p>
    <w:p w:rsidR="00C264BF" w:rsidRDefault="00C264BF" w:rsidP="00C264BF">
      <w:pPr>
        <w:spacing w:after="0" w:line="240" w:lineRule="auto"/>
        <w:jc w:val="center"/>
        <w:rPr>
          <w:sz w:val="20"/>
          <w:szCs w:val="20"/>
          <w:lang w:eastAsia="en-US"/>
        </w:rPr>
      </w:pPr>
    </w:p>
    <w:p w:rsidR="00C264BF" w:rsidRDefault="00C264BF" w:rsidP="00C264BF">
      <w:pPr>
        <w:spacing w:after="0" w:line="240" w:lineRule="auto"/>
        <w:jc w:val="center"/>
        <w:rPr>
          <w:sz w:val="20"/>
          <w:szCs w:val="20"/>
          <w:lang w:eastAsia="en-US"/>
        </w:rPr>
      </w:pPr>
    </w:p>
    <w:p w:rsidR="00C264BF" w:rsidRDefault="00C264BF" w:rsidP="00C264BF">
      <w:pPr>
        <w:pStyle w:val="Ttulo2"/>
      </w:pPr>
      <w:bookmarkStart w:id="49" w:name="_Toc64017535"/>
      <w:bookmarkStart w:id="50" w:name="_Toc65320873"/>
      <w:bookmarkStart w:id="51" w:name="_Toc65500532"/>
      <w:r w:rsidRPr="003E48E3">
        <w:t>Sinalizador de Degraus</w:t>
      </w:r>
      <w:bookmarkEnd w:id="49"/>
      <w:bookmarkEnd w:id="50"/>
      <w:bookmarkEnd w:id="51"/>
    </w:p>
    <w:p w:rsidR="00C264BF" w:rsidRDefault="00C264BF" w:rsidP="00C264BF">
      <w:pPr>
        <w:pStyle w:val="Ttulo2"/>
        <w:numPr>
          <w:ilvl w:val="0"/>
          <w:numId w:val="0"/>
        </w:numPr>
        <w:ind w:left="720"/>
      </w:pPr>
    </w:p>
    <w:p w:rsidR="00C264BF" w:rsidRDefault="00C264BF" w:rsidP="00C264BF">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C264BF" w:rsidRDefault="00C264BF" w:rsidP="00C264BF">
      <w:pPr>
        <w:jc w:val="both"/>
        <w:rPr>
          <w:bCs/>
        </w:rPr>
      </w:pPr>
      <w:r>
        <w:rPr>
          <w:bCs/>
        </w:rPr>
        <w:t>De acordo com o projeto de acessibilidade, a sinalização visual será estendida no comprimento total dos degraus, com elementos que incorporem características antiderrapantes.</w:t>
      </w:r>
    </w:p>
    <w:p w:rsidR="00D65C99" w:rsidRDefault="00D65C99" w:rsidP="00CA3A0D">
      <w:pPr>
        <w:spacing w:after="0" w:line="360" w:lineRule="auto"/>
        <w:jc w:val="center"/>
        <w:rPr>
          <w:sz w:val="20"/>
          <w:szCs w:val="20"/>
          <w:lang w:eastAsia="en-US"/>
        </w:rPr>
      </w:pPr>
    </w:p>
    <w:p w:rsidR="00D65C99" w:rsidRDefault="00D65C99" w:rsidP="00CA3A0D">
      <w:pPr>
        <w:spacing w:after="0" w:line="360" w:lineRule="auto"/>
        <w:jc w:val="center"/>
        <w:rPr>
          <w:sz w:val="20"/>
          <w:szCs w:val="20"/>
          <w:lang w:eastAsia="en-US"/>
        </w:rPr>
      </w:pPr>
    </w:p>
    <w:p w:rsidR="00D65C99" w:rsidRDefault="00D65C99" w:rsidP="00CA3A0D">
      <w:pPr>
        <w:spacing w:after="0" w:line="360" w:lineRule="auto"/>
        <w:jc w:val="center"/>
        <w:rPr>
          <w:sz w:val="20"/>
          <w:szCs w:val="20"/>
          <w:lang w:eastAsia="en-US"/>
        </w:rPr>
      </w:pPr>
    </w:p>
    <w:p w:rsidR="00D65C99" w:rsidRDefault="00D65C99" w:rsidP="00CA3A0D">
      <w:pPr>
        <w:spacing w:after="0" w:line="360" w:lineRule="auto"/>
        <w:jc w:val="center"/>
        <w:rPr>
          <w:sz w:val="20"/>
          <w:szCs w:val="20"/>
          <w:lang w:eastAsia="en-US"/>
        </w:rPr>
      </w:pPr>
    </w:p>
    <w:p w:rsidR="00C22135" w:rsidRDefault="00C22135" w:rsidP="003E48E3">
      <w:pPr>
        <w:pStyle w:val="Ttulo3"/>
        <w:numPr>
          <w:ilvl w:val="0"/>
          <w:numId w:val="23"/>
        </w:numPr>
      </w:pPr>
      <w:bookmarkStart w:id="52" w:name="_Toc65500533"/>
      <w:r>
        <w:t>INTERVENÇÃO INTERNA</w:t>
      </w:r>
      <w:bookmarkEnd w:id="52"/>
    </w:p>
    <w:p w:rsidR="00C96C00" w:rsidRDefault="00C96C00" w:rsidP="00C22135">
      <w:pPr>
        <w:jc w:val="both"/>
        <w:rPr>
          <w:lang w:eastAsia="en-US"/>
        </w:rPr>
      </w:pPr>
    </w:p>
    <w:p w:rsidR="00C96C00" w:rsidRDefault="00C96C00" w:rsidP="001F5C76">
      <w:pPr>
        <w:pStyle w:val="Ttulo2"/>
      </w:pPr>
      <w:bookmarkStart w:id="53" w:name="_Toc65500534"/>
      <w:r w:rsidRPr="003E48E3">
        <w:t>Piso Tátil Borracha Sintética</w:t>
      </w:r>
      <w:bookmarkEnd w:id="53"/>
    </w:p>
    <w:p w:rsidR="00C96C00" w:rsidRDefault="00C96C00" w:rsidP="00D65C99">
      <w:pPr>
        <w:pStyle w:val="Ttulo2"/>
        <w:numPr>
          <w:ilvl w:val="0"/>
          <w:numId w:val="0"/>
        </w:numPr>
        <w:ind w:left="720"/>
      </w:pPr>
    </w:p>
    <w:p w:rsidR="00C96C00" w:rsidRDefault="00C96C00" w:rsidP="00C96C00">
      <w:pPr>
        <w:spacing w:line="240" w:lineRule="auto"/>
        <w:rPr>
          <w:lang w:eastAsia="en-US"/>
        </w:rPr>
      </w:pPr>
      <w:r>
        <w:rPr>
          <w:lang w:eastAsia="en-US"/>
        </w:rPr>
        <w:t>Deverá ser executado conforme informações do item</w:t>
      </w:r>
      <w:r w:rsidR="004F0AAE">
        <w:rPr>
          <w:lang w:eastAsia="en-US"/>
        </w:rPr>
        <w:t xml:space="preserve"> 1.4</w:t>
      </w:r>
      <w:r>
        <w:rPr>
          <w:lang w:eastAsia="en-US"/>
        </w:rPr>
        <w:t>.</w:t>
      </w:r>
      <w:r w:rsidR="004F0AAE">
        <w:rPr>
          <w:lang w:eastAsia="en-US"/>
        </w:rPr>
        <w:t xml:space="preserve"> </w:t>
      </w:r>
      <w:proofErr w:type="gramStart"/>
      <w:r w:rsidR="004F0AAE">
        <w:rPr>
          <w:lang w:eastAsia="en-US"/>
        </w:rPr>
        <w:t>e</w:t>
      </w:r>
      <w:proofErr w:type="gramEnd"/>
      <w:r w:rsidR="004F0AAE">
        <w:rPr>
          <w:lang w:eastAsia="en-US"/>
        </w:rPr>
        <w:t xml:space="preserve"> NBR 16537/2016.</w:t>
      </w:r>
    </w:p>
    <w:p w:rsidR="00C96C00" w:rsidRDefault="00C96C00" w:rsidP="00C96C00">
      <w:pPr>
        <w:spacing w:line="240" w:lineRule="auto"/>
        <w:rPr>
          <w:lang w:eastAsia="en-US"/>
        </w:rPr>
      </w:pPr>
    </w:p>
    <w:p w:rsidR="00810635" w:rsidRDefault="00810635" w:rsidP="001F5C76">
      <w:pPr>
        <w:pStyle w:val="Ttulo2"/>
      </w:pPr>
      <w:bookmarkStart w:id="54" w:name="_Toc65500535"/>
      <w:r>
        <w:t>Mapa Tátil</w:t>
      </w:r>
      <w:bookmarkEnd w:id="54"/>
    </w:p>
    <w:p w:rsidR="00810635" w:rsidRDefault="00810635" w:rsidP="00810635">
      <w:pPr>
        <w:spacing w:after="0" w:line="240" w:lineRule="auto"/>
        <w:jc w:val="both"/>
        <w:rPr>
          <w:lang w:eastAsia="en-US"/>
        </w:rPr>
      </w:pPr>
    </w:p>
    <w:p w:rsidR="004F0AAE" w:rsidRDefault="004F0AAE" w:rsidP="004F0AAE">
      <w:pPr>
        <w:jc w:val="both"/>
        <w:rPr>
          <w:lang w:eastAsia="en-US"/>
        </w:rPr>
      </w:pPr>
      <w:r>
        <w:rPr>
          <w:lang w:eastAsia="en-US"/>
        </w:rPr>
        <w:t xml:space="preserve">O Mapa Tátil é uma referência de condução e será utilizado para conduzir as pessoas a todos os ambientes, na Rota Acessível 02. </w:t>
      </w:r>
    </w:p>
    <w:p w:rsidR="004F0AAE" w:rsidRDefault="004F0AAE" w:rsidP="004F0AAE">
      <w:pPr>
        <w:jc w:val="both"/>
      </w:pPr>
      <w:r>
        <w:rPr>
          <w:lang w:eastAsia="en-US"/>
        </w:rPr>
        <w:t xml:space="preserve">O mapa é confeccionado em braile e relevo em aço inox, em uma base metálica, fixado </w:t>
      </w:r>
      <w:r>
        <w:t xml:space="preserve">em pedestal metálico. </w:t>
      </w:r>
    </w:p>
    <w:p w:rsidR="004F0AAE" w:rsidRDefault="004F0AAE" w:rsidP="004F0AAE">
      <w:pPr>
        <w:jc w:val="both"/>
        <w:rPr>
          <w:lang w:eastAsia="en-US"/>
        </w:rPr>
      </w:pPr>
      <w:r w:rsidRPr="00F45738">
        <w:t>A</w:t>
      </w:r>
      <w:r w:rsidRPr="00F45738">
        <w:rPr>
          <w:lang w:eastAsia="en-US"/>
        </w:rPr>
        <w:t xml:space="preserve">s medidas serão definidas junto ao fornecedor, após definição do que será desenhado no mapa. </w:t>
      </w:r>
    </w:p>
    <w:p w:rsidR="004F0AAE" w:rsidRPr="00F45738" w:rsidRDefault="004F0AAE" w:rsidP="004F0AAE">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4F0AAE" w:rsidRPr="00F45738" w:rsidRDefault="004F0AAE" w:rsidP="004F0AAE">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4F0AAE" w:rsidRPr="00F45738" w:rsidRDefault="004F0AAE" w:rsidP="004F0AAE">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4F0AAE" w:rsidRPr="00F45738" w:rsidRDefault="004F0AAE" w:rsidP="004F0AAE">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4F0AAE" w:rsidRPr="00F45738" w:rsidRDefault="004F0AAE" w:rsidP="004F0AAE">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4F0AAE" w:rsidRDefault="004F0AAE" w:rsidP="004F0AAE">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4F0AAE" w:rsidRDefault="004F0AAE" w:rsidP="004F0AAE">
      <w:pPr>
        <w:autoSpaceDE w:val="0"/>
        <w:autoSpaceDN w:val="0"/>
        <w:adjustRightInd w:val="0"/>
        <w:spacing w:after="0"/>
        <w:jc w:val="both"/>
        <w:rPr>
          <w:lang w:eastAsia="en-US"/>
        </w:rPr>
      </w:pPr>
    </w:p>
    <w:p w:rsidR="004F0AAE" w:rsidRPr="00F45738" w:rsidRDefault="004F0AAE" w:rsidP="004F0AAE">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4F0AAE" w:rsidRDefault="004F0AAE" w:rsidP="004F0AAE">
      <w:pPr>
        <w:autoSpaceDE w:val="0"/>
        <w:autoSpaceDN w:val="0"/>
        <w:adjustRightInd w:val="0"/>
        <w:spacing w:after="0"/>
        <w:jc w:val="both"/>
        <w:rPr>
          <w:lang w:eastAsia="en-US"/>
        </w:rPr>
      </w:pPr>
    </w:p>
    <w:p w:rsidR="004F0AAE" w:rsidRDefault="004F0AAE" w:rsidP="004F0AAE">
      <w:pPr>
        <w:autoSpaceDE w:val="0"/>
        <w:autoSpaceDN w:val="0"/>
        <w:adjustRightInd w:val="0"/>
        <w:spacing w:after="0"/>
        <w:jc w:val="both"/>
        <w:rPr>
          <w:lang w:eastAsia="en-US"/>
        </w:rPr>
      </w:pPr>
    </w:p>
    <w:p w:rsidR="004F0AAE" w:rsidRDefault="004F0AAE" w:rsidP="004F0AAE">
      <w:pPr>
        <w:autoSpaceDE w:val="0"/>
        <w:autoSpaceDN w:val="0"/>
        <w:adjustRightInd w:val="0"/>
        <w:spacing w:after="0"/>
        <w:jc w:val="both"/>
        <w:rPr>
          <w:lang w:eastAsia="en-US"/>
        </w:rPr>
      </w:pPr>
    </w:p>
    <w:p w:rsidR="004F0AAE" w:rsidRDefault="004F0AAE" w:rsidP="004F0AAE">
      <w:pPr>
        <w:autoSpaceDE w:val="0"/>
        <w:autoSpaceDN w:val="0"/>
        <w:adjustRightInd w:val="0"/>
        <w:spacing w:after="0"/>
        <w:jc w:val="both"/>
        <w:rPr>
          <w:lang w:eastAsia="en-US"/>
        </w:rPr>
      </w:pPr>
    </w:p>
    <w:p w:rsidR="004F0AAE" w:rsidRDefault="004F0AAE" w:rsidP="004F0AAE">
      <w:pPr>
        <w:jc w:val="center"/>
        <w:rPr>
          <w:lang w:eastAsia="en-US"/>
        </w:rPr>
      </w:pPr>
      <w:r>
        <w:rPr>
          <w:noProof/>
        </w:rPr>
        <w:drawing>
          <wp:inline distT="0" distB="0" distL="0" distR="0" wp14:anchorId="21B03B8F" wp14:editId="00E99F7D">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43648" cy="2520000"/>
                    </a:xfrm>
                    <a:prstGeom prst="rect">
                      <a:avLst/>
                    </a:prstGeom>
                  </pic:spPr>
                </pic:pic>
              </a:graphicData>
            </a:graphic>
          </wp:inline>
        </w:drawing>
      </w:r>
    </w:p>
    <w:p w:rsidR="004F0AAE" w:rsidRPr="00267ED9" w:rsidRDefault="004F0AAE" w:rsidP="004F0AAE">
      <w:pPr>
        <w:spacing w:after="0" w:line="360" w:lineRule="auto"/>
        <w:jc w:val="center"/>
        <w:rPr>
          <w:sz w:val="20"/>
          <w:szCs w:val="20"/>
          <w:lang w:eastAsia="en-US"/>
        </w:rPr>
      </w:pPr>
      <w:r>
        <w:rPr>
          <w:sz w:val="20"/>
          <w:szCs w:val="20"/>
          <w:lang w:eastAsia="en-US"/>
        </w:rPr>
        <w:t>Aplicação da diferença do LRV na sinalização</w:t>
      </w:r>
    </w:p>
    <w:p w:rsidR="004F0AAE" w:rsidRDefault="004F0AAE" w:rsidP="004F0AAE">
      <w:pPr>
        <w:spacing w:after="0" w:line="360" w:lineRule="auto"/>
        <w:jc w:val="center"/>
        <w:rPr>
          <w:sz w:val="20"/>
          <w:szCs w:val="20"/>
          <w:lang w:eastAsia="en-US"/>
        </w:rPr>
      </w:pPr>
      <w:r>
        <w:rPr>
          <w:sz w:val="20"/>
          <w:szCs w:val="20"/>
          <w:lang w:eastAsia="en-US"/>
        </w:rPr>
        <w:t>Fonte: NBR 9050/2020 (Tabela 2)</w:t>
      </w:r>
    </w:p>
    <w:p w:rsidR="004F0AAE" w:rsidRDefault="004F0AAE" w:rsidP="004F0AAE">
      <w:pPr>
        <w:pStyle w:val="Legenda"/>
        <w:rPr>
          <w:lang w:eastAsia="en-US"/>
        </w:rPr>
      </w:pPr>
    </w:p>
    <w:p w:rsidR="004F0AAE" w:rsidRDefault="004F0AAE" w:rsidP="004F0AAE">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4F0AAE" w:rsidRDefault="004F0AAE" w:rsidP="004F0AAE">
      <w:pPr>
        <w:jc w:val="both"/>
        <w:rPr>
          <w:lang w:eastAsia="en-US"/>
        </w:rPr>
      </w:pPr>
      <w:r>
        <w:rPr>
          <w:lang w:eastAsia="en-US"/>
        </w:rPr>
        <w:t>Deverá ser instalado no local indicado em projeto.</w:t>
      </w:r>
    </w:p>
    <w:p w:rsidR="004F0AAE" w:rsidRDefault="004F0AAE" w:rsidP="004F0AAE">
      <w:pPr>
        <w:jc w:val="center"/>
        <w:rPr>
          <w:lang w:eastAsia="en-US"/>
        </w:rPr>
      </w:pPr>
      <w:r>
        <w:rPr>
          <w:noProof/>
        </w:rPr>
        <w:drawing>
          <wp:inline distT="0" distB="0" distL="0" distR="0" wp14:anchorId="1D983D47" wp14:editId="74738F7A">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14980" cy="1938884"/>
                    </a:xfrm>
                    <a:prstGeom prst="rect">
                      <a:avLst/>
                    </a:prstGeom>
                  </pic:spPr>
                </pic:pic>
              </a:graphicData>
            </a:graphic>
          </wp:inline>
        </w:drawing>
      </w:r>
    </w:p>
    <w:p w:rsidR="004F0AAE" w:rsidRPr="00267ED9" w:rsidRDefault="004F0AAE" w:rsidP="004F0AAE">
      <w:pPr>
        <w:spacing w:after="0" w:line="360" w:lineRule="auto"/>
        <w:jc w:val="center"/>
        <w:rPr>
          <w:sz w:val="20"/>
          <w:szCs w:val="20"/>
          <w:lang w:eastAsia="en-US"/>
        </w:rPr>
      </w:pPr>
      <w:r>
        <w:rPr>
          <w:sz w:val="20"/>
          <w:szCs w:val="20"/>
          <w:lang w:eastAsia="en-US"/>
        </w:rPr>
        <w:t>Detalhe Mapa Tátil</w:t>
      </w:r>
    </w:p>
    <w:p w:rsidR="004F0AAE" w:rsidRDefault="004F0AAE" w:rsidP="004F0AAE">
      <w:pPr>
        <w:spacing w:after="0" w:line="360" w:lineRule="auto"/>
        <w:jc w:val="center"/>
        <w:rPr>
          <w:sz w:val="20"/>
          <w:szCs w:val="20"/>
          <w:lang w:eastAsia="en-US"/>
        </w:rPr>
      </w:pPr>
      <w:r>
        <w:rPr>
          <w:sz w:val="20"/>
          <w:szCs w:val="20"/>
          <w:lang w:eastAsia="en-US"/>
        </w:rPr>
        <w:t>Fonte: Projeto de Acessibilidade</w:t>
      </w:r>
    </w:p>
    <w:p w:rsidR="004F0AAE" w:rsidRDefault="004F0AAE" w:rsidP="004F0AAE">
      <w:pPr>
        <w:spacing w:after="0" w:line="360" w:lineRule="auto"/>
        <w:jc w:val="center"/>
        <w:rPr>
          <w:sz w:val="20"/>
          <w:szCs w:val="20"/>
          <w:lang w:eastAsia="en-US"/>
        </w:rPr>
      </w:pPr>
    </w:p>
    <w:p w:rsidR="00810635" w:rsidRDefault="00810635" w:rsidP="00810635">
      <w:pPr>
        <w:spacing w:after="0" w:line="360" w:lineRule="auto"/>
        <w:jc w:val="center"/>
        <w:rPr>
          <w:sz w:val="20"/>
          <w:szCs w:val="20"/>
          <w:lang w:eastAsia="en-US"/>
        </w:rPr>
      </w:pPr>
    </w:p>
    <w:p w:rsidR="004F0AAE" w:rsidRDefault="004F0AAE" w:rsidP="00810635">
      <w:pPr>
        <w:spacing w:after="0" w:line="360" w:lineRule="auto"/>
        <w:jc w:val="center"/>
        <w:rPr>
          <w:sz w:val="20"/>
          <w:szCs w:val="20"/>
          <w:lang w:eastAsia="en-US"/>
        </w:rPr>
      </w:pPr>
    </w:p>
    <w:p w:rsidR="004F0AAE" w:rsidRDefault="004F0AAE" w:rsidP="00810635">
      <w:pPr>
        <w:spacing w:after="0" w:line="360" w:lineRule="auto"/>
        <w:jc w:val="center"/>
        <w:rPr>
          <w:sz w:val="20"/>
          <w:szCs w:val="20"/>
          <w:lang w:eastAsia="en-US"/>
        </w:rPr>
      </w:pPr>
    </w:p>
    <w:p w:rsidR="004F0AAE" w:rsidRDefault="004F0AAE" w:rsidP="00810635">
      <w:pPr>
        <w:spacing w:after="0" w:line="360" w:lineRule="auto"/>
        <w:jc w:val="center"/>
        <w:rPr>
          <w:sz w:val="20"/>
          <w:szCs w:val="20"/>
          <w:lang w:eastAsia="en-US"/>
        </w:rPr>
      </w:pPr>
    </w:p>
    <w:p w:rsidR="004F0AAE" w:rsidRDefault="004F0AAE" w:rsidP="00810635">
      <w:pPr>
        <w:spacing w:after="0" w:line="360" w:lineRule="auto"/>
        <w:jc w:val="center"/>
        <w:rPr>
          <w:sz w:val="20"/>
          <w:szCs w:val="20"/>
          <w:lang w:eastAsia="en-US"/>
        </w:rPr>
      </w:pPr>
    </w:p>
    <w:p w:rsidR="004F0AAE" w:rsidRDefault="004F0AAE" w:rsidP="00810635">
      <w:pPr>
        <w:spacing w:after="0" w:line="360" w:lineRule="auto"/>
        <w:jc w:val="center"/>
        <w:rPr>
          <w:sz w:val="20"/>
          <w:szCs w:val="20"/>
          <w:lang w:eastAsia="en-US"/>
        </w:rPr>
      </w:pPr>
    </w:p>
    <w:p w:rsidR="00810635" w:rsidRDefault="00810635" w:rsidP="001F5C76">
      <w:pPr>
        <w:pStyle w:val="Ttulo2"/>
      </w:pPr>
      <w:bookmarkStart w:id="55" w:name="_Toc65500536"/>
      <w:r w:rsidRPr="00506681">
        <w:t>Bebedouros</w:t>
      </w:r>
      <w:bookmarkEnd w:id="55"/>
    </w:p>
    <w:p w:rsidR="00810635" w:rsidRDefault="00810635" w:rsidP="00112685">
      <w:pPr>
        <w:pStyle w:val="Ttulo2"/>
        <w:numPr>
          <w:ilvl w:val="0"/>
          <w:numId w:val="0"/>
        </w:numPr>
      </w:pPr>
    </w:p>
    <w:p w:rsidR="009A7B2C" w:rsidRDefault="00810635" w:rsidP="00810635">
      <w:pPr>
        <w:jc w:val="both"/>
      </w:pPr>
      <w:r>
        <w:t xml:space="preserve">O bebedouro acessível utilizado será conforme modelo Padrão FDE, código BB-02, em anexo no memorial. </w:t>
      </w:r>
    </w:p>
    <w:p w:rsidR="004F0AAE" w:rsidRDefault="004F0AAE" w:rsidP="004F0AAE">
      <w:pPr>
        <w:jc w:val="both"/>
      </w:pPr>
      <w:r>
        <w:t xml:space="preserve">Será instalado bebedouro </w:t>
      </w:r>
      <w:proofErr w:type="gramStart"/>
      <w:r>
        <w:t>com  torneiras</w:t>
      </w:r>
      <w:proofErr w:type="gramEnd"/>
      <w:r>
        <w:t xml:space="preserve"> em chapa </w:t>
      </w:r>
      <w:proofErr w:type="spellStart"/>
      <w:r>
        <w:t>eletrozincada</w:t>
      </w:r>
      <w:proofErr w:type="spellEnd"/>
      <w:r>
        <w:t xml:space="preserve"> na cor prata, tampo em inox 304 escovado com ralo sifonado, teclas e botoeira em braile. </w:t>
      </w:r>
    </w:p>
    <w:p w:rsidR="004F0AAE" w:rsidRDefault="004F0AAE" w:rsidP="004F0AAE">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4F0AAE" w:rsidRDefault="004F0AAE" w:rsidP="004F0AAE">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4F0AAE" w:rsidRDefault="004F0AAE" w:rsidP="004F0AAE">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w:t>
      </w:r>
      <w:proofErr w:type="spellStart"/>
      <w:r w:rsidR="00112685">
        <w:t>hidrossanitário</w:t>
      </w:r>
      <w:proofErr w:type="spellEnd"/>
      <w:r w:rsidR="00112685">
        <w:t xml:space="preserve"> e elétrico para a correta instalação dos bebedouros.</w:t>
      </w:r>
    </w:p>
    <w:p w:rsidR="00810635" w:rsidRDefault="00810635" w:rsidP="00810635">
      <w:pPr>
        <w:jc w:val="both"/>
        <w:rPr>
          <w:lang w:eastAsia="en-US"/>
        </w:rPr>
      </w:pPr>
      <w:r>
        <w:rPr>
          <w:lang w:eastAsia="en-US"/>
        </w:rPr>
        <w:t>O</w:t>
      </w:r>
      <w:r w:rsidR="00CB2ECF">
        <w:rPr>
          <w:lang w:eastAsia="en-US"/>
        </w:rPr>
        <w:t>s</w:t>
      </w:r>
      <w:r>
        <w:rPr>
          <w:lang w:eastAsia="en-US"/>
        </w:rPr>
        <w:t xml:space="preserve"> bebedouro</w:t>
      </w:r>
      <w:r w:rsidR="00CB2ECF">
        <w:rPr>
          <w:lang w:eastAsia="en-US"/>
        </w:rPr>
        <w:t>s</w:t>
      </w:r>
      <w:r>
        <w:rPr>
          <w:lang w:eastAsia="en-US"/>
        </w:rPr>
        <w:t xml:space="preserve"> </w:t>
      </w:r>
      <w:r w:rsidR="00CB2ECF">
        <w:rPr>
          <w:lang w:eastAsia="en-US"/>
        </w:rPr>
        <w:t xml:space="preserve">coletivos </w:t>
      </w:r>
      <w:r>
        <w:rPr>
          <w:lang w:eastAsia="en-US"/>
        </w:rPr>
        <w:t>existente</w:t>
      </w:r>
      <w:r w:rsidR="00CB2ECF">
        <w:rPr>
          <w:lang w:eastAsia="en-US"/>
        </w:rPr>
        <w:t>s</w:t>
      </w:r>
      <w:r>
        <w:rPr>
          <w:lang w:eastAsia="en-US"/>
        </w:rPr>
        <w:t xml:space="preserve"> </w:t>
      </w:r>
      <w:r w:rsidR="00CB2ECF">
        <w:rPr>
          <w:lang w:eastAsia="en-US"/>
        </w:rPr>
        <w:t>serão mantidos. O bebedouro coletivo existente no 3° pavimento deverá ser realocado, devido a reforma realizada nos sanitários.</w:t>
      </w:r>
      <w:r>
        <w:rPr>
          <w:lang w:eastAsia="en-US"/>
        </w:rPr>
        <w:t xml:space="preserve"> </w:t>
      </w:r>
    </w:p>
    <w:p w:rsidR="00D2517C" w:rsidRDefault="00D2517C" w:rsidP="00E74933">
      <w:pPr>
        <w:pStyle w:val="Legenda"/>
        <w:rPr>
          <w:lang w:eastAsia="en-US"/>
        </w:rPr>
      </w:pPr>
    </w:p>
    <w:p w:rsidR="004F0AAE" w:rsidRDefault="004F0AAE" w:rsidP="004F0AAE">
      <w:pPr>
        <w:pStyle w:val="Ttulo2"/>
      </w:pPr>
      <w:bookmarkStart w:id="56" w:name="_Toc65320879"/>
      <w:bookmarkStart w:id="57" w:name="_Toc65500537"/>
      <w:r w:rsidRPr="0037691B">
        <w:t>Placas de Sinalização | Identificação</w:t>
      </w:r>
      <w:bookmarkEnd w:id="56"/>
      <w:bookmarkEnd w:id="57"/>
    </w:p>
    <w:p w:rsidR="004F0AAE" w:rsidRPr="0037691B" w:rsidRDefault="004F0AAE" w:rsidP="004F0AAE">
      <w:pPr>
        <w:pStyle w:val="Ttulo2"/>
        <w:numPr>
          <w:ilvl w:val="0"/>
          <w:numId w:val="0"/>
        </w:numPr>
        <w:ind w:left="720"/>
      </w:pPr>
    </w:p>
    <w:p w:rsidR="004F0AAE" w:rsidRDefault="004F0AAE" w:rsidP="004F0AAE">
      <w:pPr>
        <w:jc w:val="both"/>
        <w:rPr>
          <w:lang w:eastAsia="en-US"/>
        </w:rPr>
      </w:pPr>
      <w:r>
        <w:rPr>
          <w:lang w:eastAsia="en-US"/>
        </w:rPr>
        <w:t>De acordo com a NBR 9050/2020, item 5.4.1 “Sinalização de portas e passagens”, foi definido que nas portas irão possuir sinalização visual e tátil.</w:t>
      </w:r>
    </w:p>
    <w:p w:rsidR="004F0AAE" w:rsidRDefault="004F0AAE" w:rsidP="004F0AAE">
      <w:pPr>
        <w:jc w:val="both"/>
        <w:rPr>
          <w:lang w:eastAsia="en-US"/>
        </w:rPr>
      </w:pPr>
      <w:r>
        <w:rPr>
          <w:lang w:eastAsia="en-US"/>
        </w:rPr>
        <w:t>De acordo com a NBR 9050/2020, item 5.4.1 “Sinalização de portas e passagens”, foi definido que nas portas irão possuir sinalização visual e tátil.</w:t>
      </w:r>
    </w:p>
    <w:p w:rsidR="004F0AAE" w:rsidRDefault="004F0AAE" w:rsidP="004F0AAE">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4F0AAE" w:rsidRDefault="004F0AAE" w:rsidP="004F0AAE">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rsidR="004F0AAE" w:rsidRDefault="004F0AAE" w:rsidP="004F0AAE">
      <w:pPr>
        <w:pStyle w:val="PargrafodaLista"/>
        <w:jc w:val="both"/>
        <w:rPr>
          <w:lang w:eastAsia="en-US"/>
        </w:rPr>
      </w:pPr>
    </w:p>
    <w:p w:rsidR="004F0AAE" w:rsidRDefault="004F0AAE" w:rsidP="004F0AAE">
      <w:pPr>
        <w:pStyle w:val="PargrafodaLista"/>
        <w:jc w:val="both"/>
        <w:rPr>
          <w:lang w:eastAsia="en-US"/>
        </w:rPr>
      </w:pPr>
    </w:p>
    <w:p w:rsidR="004F0AAE" w:rsidRDefault="004F0AAE" w:rsidP="004F0AAE">
      <w:pPr>
        <w:pStyle w:val="PargrafodaLista"/>
        <w:jc w:val="both"/>
        <w:rPr>
          <w:lang w:eastAsia="en-US"/>
        </w:rPr>
      </w:pPr>
    </w:p>
    <w:p w:rsidR="004F0AAE" w:rsidRDefault="004F0AAE" w:rsidP="004F0AAE">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4F0AAE" w:rsidRDefault="004F0AAE" w:rsidP="004F0AAE">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4F0AAE" w:rsidRDefault="004F0AAE" w:rsidP="004F0AAE">
      <w:pPr>
        <w:pStyle w:val="PargrafodaLista"/>
        <w:numPr>
          <w:ilvl w:val="0"/>
          <w:numId w:val="24"/>
        </w:numPr>
        <w:jc w:val="both"/>
        <w:rPr>
          <w:lang w:eastAsia="en-US"/>
        </w:rPr>
      </w:pPr>
      <w:r>
        <w:rPr>
          <w:b/>
          <w:lang w:eastAsia="en-US"/>
        </w:rPr>
        <w:t>Símbolo Internacional de Acesso - SIA</w:t>
      </w:r>
      <w:r>
        <w:rPr>
          <w:lang w:eastAsia="en-US"/>
        </w:rPr>
        <w:t>.;</w:t>
      </w:r>
    </w:p>
    <w:p w:rsidR="004F0AAE" w:rsidRPr="00D800EF" w:rsidRDefault="004F0AAE" w:rsidP="004F0AAE">
      <w:pPr>
        <w:pStyle w:val="PargrafodaLista"/>
        <w:numPr>
          <w:ilvl w:val="0"/>
          <w:numId w:val="24"/>
        </w:numPr>
        <w:jc w:val="both"/>
        <w:rPr>
          <w:lang w:eastAsia="en-US"/>
        </w:rPr>
      </w:pPr>
      <w:r w:rsidRPr="00D800EF">
        <w:rPr>
          <w:b/>
          <w:lang w:eastAsia="en-US"/>
        </w:rPr>
        <w:t>Sinalização de espaço reservado</w:t>
      </w:r>
      <w:r w:rsidRPr="00D800EF">
        <w:rPr>
          <w:lang w:eastAsia="en-US"/>
        </w:rPr>
        <w:t xml:space="preserve"> para P.C.R.;</w:t>
      </w:r>
    </w:p>
    <w:p w:rsidR="004F0AAE" w:rsidRDefault="004F0AAE" w:rsidP="004F0AAE">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rsidR="004F0AAE" w:rsidRPr="00294C99" w:rsidRDefault="004F0AAE" w:rsidP="004F0AAE">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4F0AAE" w:rsidRPr="00002982" w:rsidRDefault="004F0AAE" w:rsidP="004F0AAE">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4F0AAE" w:rsidRDefault="004F0AAE" w:rsidP="004F0AAE">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4F0AAE" w:rsidRDefault="004F0AAE" w:rsidP="004F0AAE">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4F0AAE" w:rsidRDefault="004F0AAE" w:rsidP="004F0AAE">
      <w:pPr>
        <w:jc w:val="both"/>
      </w:pPr>
      <w:r w:rsidRPr="00BE7A5D">
        <w:rPr>
          <w:b/>
        </w:rPr>
        <w:t>Não poderá ser utilizado parafusos para fixação</w:t>
      </w:r>
      <w:r>
        <w:t>, por conter descrições em braile.  Evitar cantos vivos e arestas cortantes.</w:t>
      </w:r>
    </w:p>
    <w:p w:rsidR="004F0AAE" w:rsidRDefault="004F0AAE" w:rsidP="004F0AAE">
      <w:pPr>
        <w:jc w:val="center"/>
      </w:pPr>
      <w:r>
        <w:rPr>
          <w:noProof/>
        </w:rPr>
        <w:drawing>
          <wp:inline distT="0" distB="0" distL="0" distR="0" wp14:anchorId="22057FC6" wp14:editId="4803A133">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026" cy="3031431"/>
                    </a:xfrm>
                    <a:prstGeom prst="rect">
                      <a:avLst/>
                    </a:prstGeom>
                  </pic:spPr>
                </pic:pic>
              </a:graphicData>
            </a:graphic>
          </wp:inline>
        </w:drawing>
      </w:r>
    </w:p>
    <w:p w:rsidR="004F0AAE" w:rsidRPr="00267ED9" w:rsidRDefault="004F0AAE" w:rsidP="004F0AAE">
      <w:pPr>
        <w:spacing w:after="0" w:line="360" w:lineRule="auto"/>
        <w:jc w:val="center"/>
        <w:rPr>
          <w:sz w:val="20"/>
          <w:szCs w:val="20"/>
          <w:lang w:eastAsia="en-US"/>
        </w:rPr>
      </w:pPr>
      <w:r>
        <w:rPr>
          <w:sz w:val="20"/>
          <w:szCs w:val="20"/>
          <w:lang w:eastAsia="en-US"/>
        </w:rPr>
        <w:t>Sinalização de porta – Faixa de alcance acessível</w:t>
      </w:r>
    </w:p>
    <w:p w:rsidR="004F0AAE" w:rsidRDefault="004F0AAE" w:rsidP="004F0AAE">
      <w:pPr>
        <w:spacing w:after="0" w:line="360" w:lineRule="auto"/>
        <w:jc w:val="center"/>
        <w:rPr>
          <w:sz w:val="20"/>
          <w:szCs w:val="20"/>
        </w:rPr>
      </w:pPr>
      <w:r>
        <w:rPr>
          <w:sz w:val="20"/>
          <w:szCs w:val="20"/>
          <w:lang w:eastAsia="en-US"/>
        </w:rPr>
        <w:t xml:space="preserve">Fonte: </w:t>
      </w:r>
      <w:r>
        <w:rPr>
          <w:sz w:val="20"/>
          <w:szCs w:val="20"/>
        </w:rPr>
        <w:t>NBR 9050/2020</w:t>
      </w:r>
    </w:p>
    <w:p w:rsidR="004F0AAE" w:rsidRDefault="004F0AAE" w:rsidP="004F0AAE">
      <w:pPr>
        <w:pStyle w:val="Legenda"/>
        <w:rPr>
          <w:lang w:eastAsia="en-US"/>
        </w:rPr>
      </w:pP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9050/2020:</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sidRPr="00294C99">
        <w:rPr>
          <w:bdr w:val="none" w:sz="0" w:space="0" w:color="auto" w:frame="1"/>
        </w:rPr>
        <w:t>A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p>
    <w:p w:rsidR="004F0AAE" w:rsidRDefault="004F0AAE" w:rsidP="004F0AAE">
      <w:pPr>
        <w:autoSpaceDE w:val="0"/>
        <w:autoSpaceDN w:val="0"/>
        <w:adjustRightInd w:val="0"/>
        <w:spacing w:after="0"/>
        <w:jc w:val="both"/>
        <w:rPr>
          <w:bdr w:val="none" w:sz="0" w:space="0" w:color="auto" w:frame="1"/>
        </w:rPr>
      </w:pP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4F0AAE" w:rsidRDefault="004F0AAE" w:rsidP="004F0AAE">
      <w:pPr>
        <w:autoSpaceDE w:val="0"/>
        <w:autoSpaceDN w:val="0"/>
        <w:adjustRightInd w:val="0"/>
        <w:spacing w:after="0"/>
        <w:rPr>
          <w:bdr w:val="none" w:sz="0" w:space="0" w:color="auto" w:frame="1"/>
        </w:rPr>
      </w:pPr>
    </w:p>
    <w:p w:rsidR="004F0AAE" w:rsidRPr="002807E5" w:rsidRDefault="004F0AAE" w:rsidP="004F0AAE">
      <w:pPr>
        <w:autoSpaceDE w:val="0"/>
        <w:autoSpaceDN w:val="0"/>
        <w:adjustRightInd w:val="0"/>
        <w:spacing w:after="0"/>
        <w:rPr>
          <w:bdr w:val="none" w:sz="0" w:space="0" w:color="auto" w:frame="1"/>
        </w:rPr>
      </w:pPr>
      <w:r w:rsidRPr="002807E5">
        <w:rPr>
          <w:bdr w:val="none" w:sz="0" w:space="0" w:color="auto" w:frame="1"/>
        </w:rPr>
        <w:t>a) tipos de fonte, conforme 5.2.9.1.3;</w:t>
      </w:r>
    </w:p>
    <w:p w:rsidR="004F0AAE" w:rsidRPr="002807E5" w:rsidRDefault="004F0AAE" w:rsidP="004F0AAE">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4F0AAE" w:rsidRDefault="004F0AAE" w:rsidP="004F0AAE">
      <w:pPr>
        <w:autoSpaceDE w:val="0"/>
        <w:autoSpaceDN w:val="0"/>
        <w:adjustRightInd w:val="0"/>
        <w:spacing w:after="0"/>
        <w:rPr>
          <w:bdr w:val="none" w:sz="0" w:space="0" w:color="auto" w:frame="1"/>
        </w:rPr>
      </w:pPr>
      <w:r w:rsidRPr="002807E5">
        <w:rPr>
          <w:bdr w:val="none" w:sz="0" w:space="0" w:color="auto" w:frame="1"/>
        </w:rPr>
        <w:t>c) altura dos caracteres: 15 mm a 50 mm;</w:t>
      </w:r>
    </w:p>
    <w:p w:rsidR="004F0AAE" w:rsidRDefault="004F0AAE" w:rsidP="004F0AAE">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4F0AAE" w:rsidRDefault="004F0AAE" w:rsidP="004F0AAE">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w:t>
      </w:r>
    </w:p>
    <w:p w:rsidR="004F0AAE" w:rsidRDefault="004F0AAE" w:rsidP="004F0AAE">
      <w:pPr>
        <w:autoSpaceDE w:val="0"/>
        <w:autoSpaceDN w:val="0"/>
        <w:adjustRightInd w:val="0"/>
        <w:spacing w:after="0"/>
        <w:jc w:val="both"/>
        <w:rPr>
          <w:bdr w:val="none" w:sz="0" w:space="0" w:color="auto" w:frame="1"/>
        </w:rPr>
      </w:pP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rsidR="004F0AAE" w:rsidRDefault="004F0AAE" w:rsidP="004F0AAE">
      <w:pPr>
        <w:autoSpaceDE w:val="0"/>
        <w:autoSpaceDN w:val="0"/>
        <w:adjustRightInd w:val="0"/>
        <w:spacing w:after="0"/>
        <w:jc w:val="both"/>
        <w:rPr>
          <w:bdr w:val="none" w:sz="0" w:space="0" w:color="auto" w:frame="1"/>
        </w:rPr>
      </w:pPr>
      <w:proofErr w:type="gramStart"/>
      <w:r w:rsidRPr="002807E5">
        <w:rPr>
          <w:bdr w:val="none" w:sz="0" w:space="0" w:color="auto" w:frame="1"/>
        </w:rPr>
        <w:t>de</w:t>
      </w:r>
      <w:proofErr w:type="gramEnd"/>
      <w:r w:rsidRPr="002807E5">
        <w:rPr>
          <w:bdr w:val="none" w:sz="0" w:space="0" w:color="auto" w:frame="1"/>
        </w:rPr>
        <w:t xml:space="preserv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4F0AAE" w:rsidRPr="002807E5" w:rsidRDefault="004F0AAE" w:rsidP="004F0AAE">
      <w:pPr>
        <w:autoSpaceDE w:val="0"/>
        <w:autoSpaceDN w:val="0"/>
        <w:adjustRightInd w:val="0"/>
        <w:spacing w:after="0"/>
        <w:jc w:val="both"/>
        <w:rPr>
          <w:bdr w:val="none" w:sz="0" w:space="0" w:color="auto" w:frame="1"/>
        </w:rPr>
      </w:pP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c) estabilidade da forma;</w:t>
      </w: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4F0AAE" w:rsidRPr="002807E5" w:rsidRDefault="004F0AAE" w:rsidP="004F0AAE">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4F0AAE" w:rsidRDefault="004F0AAE" w:rsidP="004F0AAE">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xml:space="preserve">.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4F0AAE" w:rsidRDefault="004F0AAE" w:rsidP="004F0AAE">
      <w:pPr>
        <w:autoSpaceDE w:val="0"/>
        <w:autoSpaceDN w:val="0"/>
        <w:adjustRightInd w:val="0"/>
        <w:spacing w:after="0"/>
        <w:jc w:val="both"/>
        <w:rPr>
          <w:noProof/>
          <w:bdr w:val="none" w:sz="0" w:space="0" w:color="auto" w:frame="1"/>
        </w:rPr>
      </w:pPr>
    </w:p>
    <w:p w:rsidR="004F0AAE" w:rsidRDefault="004F0AAE" w:rsidP="004F0AAE">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4E4C0C4D" wp14:editId="5680B997">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4F0AAE" w:rsidRPr="00267ED9" w:rsidRDefault="004F0AAE" w:rsidP="004F0AAE">
      <w:pPr>
        <w:spacing w:after="0" w:line="360" w:lineRule="auto"/>
        <w:jc w:val="center"/>
        <w:rPr>
          <w:sz w:val="20"/>
          <w:szCs w:val="20"/>
          <w:lang w:eastAsia="en-US"/>
        </w:rPr>
      </w:pPr>
      <w:r>
        <w:rPr>
          <w:sz w:val="20"/>
          <w:szCs w:val="20"/>
          <w:lang w:eastAsia="en-US"/>
        </w:rPr>
        <w:t>Arranjo geométrico dos pontos em Braile (medidas em milímetros)</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rPr>
          <w:sz w:val="20"/>
          <w:szCs w:val="20"/>
          <w:lang w:eastAsia="en-US"/>
        </w:rPr>
      </w:pPr>
    </w:p>
    <w:p w:rsidR="004F0AAE" w:rsidRDefault="004F0AAE" w:rsidP="004F0AAE">
      <w:pPr>
        <w:jc w:val="center"/>
        <w:rPr>
          <w:sz w:val="20"/>
          <w:szCs w:val="20"/>
          <w:lang w:eastAsia="en-US"/>
        </w:rPr>
      </w:pPr>
      <w:r>
        <w:rPr>
          <w:noProof/>
          <w:sz w:val="20"/>
          <w:szCs w:val="20"/>
        </w:rPr>
        <w:drawing>
          <wp:inline distT="0" distB="0" distL="0" distR="0" wp14:anchorId="235CCAF8" wp14:editId="39E36243">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4F0AAE" w:rsidRPr="00267ED9" w:rsidRDefault="004F0AAE" w:rsidP="004F0AAE">
      <w:pPr>
        <w:spacing w:after="0" w:line="360" w:lineRule="auto"/>
        <w:jc w:val="center"/>
        <w:rPr>
          <w:sz w:val="20"/>
          <w:szCs w:val="20"/>
          <w:lang w:eastAsia="en-US"/>
        </w:rPr>
      </w:pPr>
      <w:r>
        <w:rPr>
          <w:sz w:val="20"/>
          <w:szCs w:val="20"/>
          <w:lang w:eastAsia="en-US"/>
        </w:rPr>
        <w:t>Formato do relevo do ponto em braile</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Pr="00267ED9" w:rsidRDefault="004F0AAE" w:rsidP="004F0AAE">
      <w:pPr>
        <w:jc w:val="center"/>
        <w:rPr>
          <w:sz w:val="20"/>
          <w:szCs w:val="20"/>
          <w:lang w:eastAsia="en-US"/>
        </w:rPr>
      </w:pPr>
      <w:r>
        <w:rPr>
          <w:noProof/>
          <w:sz w:val="20"/>
          <w:szCs w:val="20"/>
        </w:rPr>
        <w:drawing>
          <wp:inline distT="0" distB="0" distL="0" distR="0" wp14:anchorId="633D79D5" wp14:editId="4877C3E2">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Formato do relevo do ponto em Braile</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jc w:val="both"/>
        <w:rPr>
          <w:b/>
        </w:rPr>
      </w:pPr>
    </w:p>
    <w:p w:rsidR="004F0AAE" w:rsidRPr="00002982" w:rsidRDefault="004F0AAE" w:rsidP="004F0AAE">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4F0AAE" w:rsidRPr="00EA418A" w:rsidRDefault="004F0AAE" w:rsidP="004F0AAE">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4F0AAE" w:rsidRDefault="004F0AAE" w:rsidP="004F0AAE">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4F0AAE" w:rsidRDefault="004F0AAE" w:rsidP="004F0AAE">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4F0AAE" w:rsidRDefault="004F0AAE" w:rsidP="004F0AAE">
      <w:pPr>
        <w:jc w:val="center"/>
        <w:rPr>
          <w:sz w:val="20"/>
          <w:szCs w:val="20"/>
          <w:lang w:eastAsia="en-US"/>
        </w:rPr>
      </w:pPr>
      <w:r w:rsidRPr="0037691B">
        <w:rPr>
          <w:noProof/>
        </w:rPr>
        <w:t xml:space="preserve">  </w:t>
      </w:r>
      <w:r>
        <w:rPr>
          <w:noProof/>
        </w:rPr>
        <w:drawing>
          <wp:inline distT="0" distB="0" distL="0" distR="0" wp14:anchorId="35A29755" wp14:editId="399476BD">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200559" cy="1574743"/>
                    </a:xfrm>
                    <a:prstGeom prst="rect">
                      <a:avLst/>
                    </a:prstGeom>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Placas de sinalização visual do sanitário acessível unissex</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noProof/>
        </w:rPr>
      </w:pPr>
      <w:r>
        <w:rPr>
          <w:noProof/>
        </w:rPr>
        <w:drawing>
          <wp:inline distT="0" distB="0" distL="0" distR="0" wp14:anchorId="0F9C08DB" wp14:editId="700C6504">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268C31C8" wp14:editId="6B5E8BB6">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485900" cy="1943100"/>
                    </a:xfrm>
                    <a:prstGeom prst="rect">
                      <a:avLst/>
                    </a:prstGeom>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Placas de sinalização visual dos sanitários feminino e masculino</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jc w:val="center"/>
        <w:rPr>
          <w:sz w:val="20"/>
          <w:szCs w:val="20"/>
          <w:lang w:eastAsia="en-US"/>
        </w:rPr>
      </w:pPr>
    </w:p>
    <w:p w:rsidR="004F0AAE" w:rsidRDefault="004F0AAE" w:rsidP="004F0AAE">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4F0AAE" w:rsidRDefault="004F0AAE" w:rsidP="004F0AAE">
      <w:pPr>
        <w:jc w:val="both"/>
      </w:pPr>
      <w:r>
        <w:t xml:space="preserve">Devido a cor das portas serem azul </w:t>
      </w:r>
      <w:proofErr w:type="spellStart"/>
      <w:r>
        <w:t>frança</w:t>
      </w:r>
      <w:proofErr w:type="spellEnd"/>
      <w:r>
        <w:t>, deverá ser instalado placa branco com fundo preto, de acordo com a NBR 9050/2020.</w:t>
      </w:r>
    </w:p>
    <w:p w:rsidR="004F0AAE" w:rsidRDefault="004F0AAE" w:rsidP="004F0AAE">
      <w:pPr>
        <w:jc w:val="center"/>
        <w:rPr>
          <w:sz w:val="20"/>
          <w:szCs w:val="20"/>
          <w:lang w:eastAsia="en-US"/>
        </w:rPr>
      </w:pPr>
      <w:r w:rsidRPr="0037691B">
        <w:rPr>
          <w:noProof/>
        </w:rPr>
        <w:t xml:space="preserve">  </w:t>
      </w:r>
      <w:r>
        <w:rPr>
          <w:noProof/>
        </w:rPr>
        <w:drawing>
          <wp:inline distT="0" distB="0" distL="0" distR="0" wp14:anchorId="2522BEF4" wp14:editId="4104579B">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094978" cy="1109321"/>
                    </a:xfrm>
                    <a:prstGeom prst="rect">
                      <a:avLst/>
                    </a:prstGeom>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Placas de sinalização visual</w:t>
      </w:r>
    </w:p>
    <w:p w:rsidR="004F0AAE" w:rsidRDefault="004F0AAE" w:rsidP="004F0AAE">
      <w:pPr>
        <w:spacing w:after="0" w:line="360" w:lineRule="auto"/>
        <w:jc w:val="center"/>
        <w:rPr>
          <w:sz w:val="20"/>
          <w:szCs w:val="20"/>
          <w:lang w:eastAsia="en-US"/>
        </w:rPr>
      </w:pPr>
      <w:r>
        <w:rPr>
          <w:sz w:val="20"/>
          <w:szCs w:val="20"/>
          <w:lang w:eastAsia="en-US"/>
        </w:rPr>
        <w:t>Fonte: projeto de acessibilidade e NBR 9050/2020</w:t>
      </w:r>
    </w:p>
    <w:p w:rsidR="004F0AAE" w:rsidRDefault="004F0AAE" w:rsidP="004F0AAE">
      <w:pPr>
        <w:spacing w:after="0" w:line="360" w:lineRule="auto"/>
        <w:jc w:val="both"/>
        <w:rPr>
          <w:sz w:val="20"/>
          <w:szCs w:val="20"/>
          <w:lang w:eastAsia="en-US"/>
        </w:rPr>
      </w:pPr>
    </w:p>
    <w:p w:rsidR="004F0AAE" w:rsidRPr="00D800EF" w:rsidRDefault="004F0AAE" w:rsidP="004F0AAE">
      <w:pPr>
        <w:jc w:val="both"/>
        <w:rPr>
          <w:b/>
        </w:rPr>
      </w:pPr>
      <w:r w:rsidRPr="00D800EF">
        <w:rPr>
          <w:b/>
        </w:rPr>
        <w:t>Sinalização de espaço reservado para P.C.R.</w:t>
      </w:r>
    </w:p>
    <w:p w:rsidR="004F0AAE" w:rsidRPr="00D800EF" w:rsidRDefault="004F0AAE" w:rsidP="004F0AAE">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4F0AAE" w:rsidRPr="00D800EF" w:rsidRDefault="004F0AAE" w:rsidP="004F0AAE">
      <w:pPr>
        <w:autoSpaceDE w:val="0"/>
        <w:autoSpaceDN w:val="0"/>
        <w:adjustRightInd w:val="0"/>
        <w:spacing w:after="0"/>
        <w:jc w:val="both"/>
        <w:rPr>
          <w:bdr w:val="none" w:sz="0" w:space="0" w:color="auto" w:frame="1"/>
        </w:rPr>
      </w:pPr>
    </w:p>
    <w:p w:rsidR="004F0AAE" w:rsidRDefault="004F0AAE" w:rsidP="004F0AAE">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rsidR="004F0AAE" w:rsidRDefault="004F0AAE" w:rsidP="004F0AAE">
      <w:pPr>
        <w:spacing w:after="0" w:line="360" w:lineRule="auto"/>
        <w:jc w:val="center"/>
        <w:rPr>
          <w:sz w:val="20"/>
          <w:szCs w:val="20"/>
          <w:lang w:eastAsia="en-US"/>
        </w:rPr>
      </w:pPr>
    </w:p>
    <w:p w:rsidR="004F0AAE" w:rsidRDefault="004F0AAE" w:rsidP="004F0AAE">
      <w:pPr>
        <w:jc w:val="both"/>
        <w:rPr>
          <w:b/>
          <w:bdr w:val="none" w:sz="0" w:space="0" w:color="auto" w:frame="1"/>
        </w:rPr>
      </w:pPr>
    </w:p>
    <w:p w:rsidR="004F0AAE" w:rsidRDefault="004F0AAE" w:rsidP="004F0AAE">
      <w:pPr>
        <w:jc w:val="both"/>
        <w:rPr>
          <w:b/>
          <w:bdr w:val="none" w:sz="0" w:space="0" w:color="auto" w:frame="1"/>
        </w:rPr>
      </w:pPr>
    </w:p>
    <w:p w:rsidR="004F0AAE" w:rsidRDefault="004F0AAE" w:rsidP="004F0AAE">
      <w:pPr>
        <w:jc w:val="both"/>
        <w:rPr>
          <w:b/>
          <w:bdr w:val="none" w:sz="0" w:space="0" w:color="auto" w:frame="1"/>
        </w:rPr>
      </w:pPr>
    </w:p>
    <w:p w:rsidR="004F0AAE" w:rsidRDefault="004F0AAE" w:rsidP="004F0AAE">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4F0AAE" w:rsidRDefault="004F0AAE" w:rsidP="004F0AAE">
      <w:pPr>
        <w:jc w:val="both"/>
        <w:rPr>
          <w:lang w:eastAsia="en-US"/>
        </w:rPr>
      </w:pPr>
      <w:r>
        <w:rPr>
          <w:lang w:eastAsia="en-US"/>
        </w:rPr>
        <w:t>Dimensão de 0,20m x 0,20m.</w:t>
      </w:r>
    </w:p>
    <w:p w:rsidR="004F0AAE" w:rsidRDefault="004F0AAE" w:rsidP="004F0AAE">
      <w:pPr>
        <w:jc w:val="center"/>
        <w:rPr>
          <w:lang w:eastAsia="en-US"/>
        </w:rPr>
      </w:pPr>
      <w:r>
        <w:rPr>
          <w:noProof/>
        </w:rPr>
        <w:drawing>
          <wp:inline distT="0" distB="0" distL="0" distR="0" wp14:anchorId="5EA19B4A" wp14:editId="78CF58BF">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879537" cy="883249"/>
                    </a:xfrm>
                    <a:prstGeom prst="rect">
                      <a:avLst/>
                    </a:prstGeom>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Símbolo SIA – branco sobre fundo azul</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jc w:val="center"/>
        <w:rPr>
          <w:sz w:val="20"/>
          <w:szCs w:val="20"/>
          <w:lang w:eastAsia="en-US"/>
        </w:rPr>
      </w:pPr>
    </w:p>
    <w:p w:rsidR="004F0AAE" w:rsidRPr="00D800EF" w:rsidRDefault="004F0AAE" w:rsidP="004F0AAE">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rsidR="004F0AAE" w:rsidRPr="00D800EF" w:rsidRDefault="004F0AAE" w:rsidP="004F0AAE">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rsidR="004F0AAE" w:rsidRPr="00D800EF" w:rsidRDefault="004F0AAE" w:rsidP="004F0AAE">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Default="004F0AAE" w:rsidP="004F0AAE">
      <w:pPr>
        <w:jc w:val="both"/>
        <w:rPr>
          <w:bdr w:val="none" w:sz="0" w:space="0" w:color="auto" w:frame="1"/>
        </w:rPr>
      </w:pPr>
    </w:p>
    <w:p w:rsidR="004F0AAE" w:rsidRPr="0034006C" w:rsidRDefault="004F0AAE" w:rsidP="004F0AAE">
      <w:pPr>
        <w:jc w:val="both"/>
        <w:rPr>
          <w:bdr w:val="none" w:sz="0" w:space="0" w:color="auto" w:frame="1"/>
        </w:rPr>
      </w:pPr>
    </w:p>
    <w:p w:rsidR="004F0AAE" w:rsidRDefault="004F0AAE" w:rsidP="004F0AAE">
      <w:pPr>
        <w:jc w:val="center"/>
        <w:rPr>
          <w:bdr w:val="none" w:sz="0" w:space="0" w:color="auto" w:frame="1"/>
        </w:rPr>
      </w:pPr>
      <w:r>
        <w:rPr>
          <w:noProof/>
        </w:rPr>
        <w:drawing>
          <wp:inline distT="0" distB="0" distL="0" distR="0" wp14:anchorId="458C82AF" wp14:editId="3A7E519C">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06168" cy="3167329"/>
                    </a:xfrm>
                    <a:prstGeom prst="rect">
                      <a:avLst/>
                    </a:prstGeom>
                  </pic:spPr>
                </pic:pic>
              </a:graphicData>
            </a:graphic>
          </wp:inline>
        </w:drawing>
      </w:r>
    </w:p>
    <w:p w:rsidR="004F0AAE" w:rsidRDefault="004F0AAE" w:rsidP="004F0AAE">
      <w:pPr>
        <w:spacing w:after="0" w:line="360" w:lineRule="auto"/>
        <w:jc w:val="center"/>
        <w:rPr>
          <w:sz w:val="20"/>
          <w:szCs w:val="20"/>
          <w:lang w:eastAsia="en-US"/>
        </w:rPr>
      </w:pPr>
      <w:r>
        <w:rPr>
          <w:sz w:val="20"/>
          <w:szCs w:val="20"/>
          <w:lang w:eastAsia="en-US"/>
        </w:rPr>
        <w:t>Sinalização de Pavimento – Vista Lateral</w:t>
      </w:r>
    </w:p>
    <w:p w:rsidR="004F0AAE" w:rsidRDefault="004F0AAE" w:rsidP="004F0AAE">
      <w:pPr>
        <w:spacing w:after="0" w:line="360" w:lineRule="auto"/>
        <w:jc w:val="center"/>
        <w:rPr>
          <w:sz w:val="20"/>
          <w:szCs w:val="20"/>
          <w:lang w:eastAsia="en-US"/>
        </w:rPr>
      </w:pPr>
      <w:r>
        <w:rPr>
          <w:sz w:val="20"/>
          <w:szCs w:val="20"/>
          <w:lang w:eastAsia="en-US"/>
        </w:rPr>
        <w:t>Fonte: NBR 9050/2020</w:t>
      </w:r>
    </w:p>
    <w:p w:rsidR="004F0AAE" w:rsidRDefault="004F0AAE" w:rsidP="004F0AAE">
      <w:pPr>
        <w:spacing w:after="0" w:line="360" w:lineRule="auto"/>
        <w:jc w:val="center"/>
        <w:rPr>
          <w:sz w:val="20"/>
          <w:szCs w:val="20"/>
          <w:lang w:eastAsia="en-US"/>
        </w:rPr>
      </w:pPr>
    </w:p>
    <w:p w:rsidR="004F0AAE" w:rsidRDefault="004F0AAE" w:rsidP="004F0AAE">
      <w:pPr>
        <w:spacing w:after="0" w:line="360" w:lineRule="auto"/>
        <w:jc w:val="center"/>
        <w:rPr>
          <w:sz w:val="20"/>
          <w:szCs w:val="20"/>
          <w:lang w:eastAsia="en-US"/>
        </w:rPr>
      </w:pPr>
    </w:p>
    <w:p w:rsidR="004F0AAE" w:rsidRDefault="004F0AAE" w:rsidP="004F0AAE">
      <w:pPr>
        <w:pStyle w:val="Ttulo2"/>
      </w:pPr>
      <w:bookmarkStart w:id="58" w:name="_Toc63981962"/>
      <w:bookmarkStart w:id="59" w:name="_Toc65320880"/>
      <w:bookmarkStart w:id="60" w:name="_Toc65500538"/>
      <w:r w:rsidRPr="006955EB">
        <w:t>Sinalização Áudio Visual</w:t>
      </w:r>
      <w:bookmarkEnd w:id="58"/>
      <w:bookmarkEnd w:id="59"/>
      <w:bookmarkEnd w:id="60"/>
    </w:p>
    <w:p w:rsidR="004F0AAE" w:rsidRPr="00E74933" w:rsidRDefault="004F0AAE" w:rsidP="004F0AAE">
      <w:pPr>
        <w:pStyle w:val="Legenda"/>
        <w:rPr>
          <w:lang w:eastAsia="en-US"/>
        </w:rPr>
      </w:pPr>
    </w:p>
    <w:p w:rsidR="004F0AAE" w:rsidRPr="00A752DA" w:rsidRDefault="004F0AAE" w:rsidP="004F0AAE">
      <w:pPr>
        <w:spacing w:after="0" w:line="240" w:lineRule="auto"/>
        <w:jc w:val="both"/>
        <w:rPr>
          <w:sz w:val="20"/>
          <w:szCs w:val="20"/>
        </w:rPr>
      </w:pPr>
    </w:p>
    <w:p w:rsidR="004F0AAE" w:rsidRDefault="004F0AAE" w:rsidP="004F0AAE">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4F0AAE" w:rsidRDefault="004F0AAE" w:rsidP="004F0AAE">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4F0AAE" w:rsidRDefault="004F0AAE" w:rsidP="004F0AAE">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4F0AAE" w:rsidRDefault="004F0AAE" w:rsidP="004F0AAE">
      <w:pPr>
        <w:jc w:val="both"/>
        <w:rPr>
          <w:lang w:eastAsia="en-US"/>
        </w:rPr>
      </w:pPr>
    </w:p>
    <w:p w:rsidR="004F0AAE" w:rsidRDefault="004F0AAE" w:rsidP="004F0AAE">
      <w:pPr>
        <w:jc w:val="both"/>
        <w:rPr>
          <w:lang w:eastAsia="en-US"/>
        </w:rPr>
      </w:pPr>
    </w:p>
    <w:p w:rsidR="004F0AAE" w:rsidRDefault="004F0AAE" w:rsidP="004F0AAE">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4F0AAE" w:rsidRDefault="004F0AAE" w:rsidP="004F0AAE">
      <w:pPr>
        <w:jc w:val="both"/>
        <w:rPr>
          <w:lang w:eastAsia="en-US"/>
        </w:rPr>
      </w:pPr>
    </w:p>
    <w:p w:rsidR="004F0AAE" w:rsidRDefault="004F0AAE" w:rsidP="004F0AAE">
      <w:pPr>
        <w:rPr>
          <w:noProof/>
        </w:rPr>
      </w:pPr>
      <w:r>
        <w:rPr>
          <w:noProof/>
        </w:rPr>
        <w:t xml:space="preserve">                        </w:t>
      </w:r>
      <w:r>
        <w:rPr>
          <w:noProof/>
        </w:rPr>
        <w:drawing>
          <wp:inline distT="0" distB="0" distL="0" distR="0" wp14:anchorId="1B0DA5F1" wp14:editId="75A3C0F9">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262F1A07" wp14:editId="780644E6">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238E1AE6" wp14:editId="1DAAC066">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4F0AAE" w:rsidTr="00BF4534">
        <w:trPr>
          <w:trHeight w:val="314"/>
        </w:trPr>
        <w:tc>
          <w:tcPr>
            <w:tcW w:w="5228" w:type="dxa"/>
          </w:tcPr>
          <w:p w:rsidR="004F0AAE" w:rsidRDefault="004F0AAE" w:rsidP="00BF4534">
            <w:pPr>
              <w:rPr>
                <w:sz w:val="20"/>
                <w:szCs w:val="20"/>
                <w:lang w:eastAsia="en-US"/>
              </w:rPr>
            </w:pPr>
            <w:r>
              <w:rPr>
                <w:sz w:val="20"/>
                <w:szCs w:val="20"/>
                <w:lang w:eastAsia="en-US"/>
              </w:rPr>
              <w:t xml:space="preserve">        Imagem ilustrativa da arandela tipo tartaruga</w:t>
            </w:r>
          </w:p>
          <w:p w:rsidR="004F0AAE" w:rsidRDefault="004F0AAE" w:rsidP="00BF4534">
            <w:pPr>
              <w:rPr>
                <w:lang w:eastAsia="en-US"/>
              </w:rPr>
            </w:pPr>
            <w:r>
              <w:rPr>
                <w:sz w:val="20"/>
                <w:szCs w:val="20"/>
                <w:lang w:eastAsia="en-US"/>
              </w:rPr>
              <w:t xml:space="preserve">        Fonte: Google</w:t>
            </w:r>
          </w:p>
        </w:tc>
        <w:tc>
          <w:tcPr>
            <w:tcW w:w="5228" w:type="dxa"/>
          </w:tcPr>
          <w:p w:rsidR="004F0AAE" w:rsidRDefault="004F0AAE" w:rsidP="00BF4534">
            <w:pPr>
              <w:rPr>
                <w:sz w:val="20"/>
                <w:szCs w:val="20"/>
                <w:lang w:eastAsia="en-US"/>
              </w:rPr>
            </w:pPr>
            <w:r>
              <w:rPr>
                <w:sz w:val="20"/>
                <w:szCs w:val="20"/>
                <w:lang w:eastAsia="en-US"/>
              </w:rPr>
              <w:t xml:space="preserve">       Lâmpadas LED amarela e vermelha</w:t>
            </w:r>
          </w:p>
          <w:p w:rsidR="004F0AAE" w:rsidRDefault="004F0AAE" w:rsidP="00BF4534">
            <w:pPr>
              <w:rPr>
                <w:lang w:eastAsia="en-US"/>
              </w:rPr>
            </w:pPr>
            <w:r>
              <w:rPr>
                <w:sz w:val="20"/>
                <w:szCs w:val="20"/>
                <w:lang w:eastAsia="en-US"/>
              </w:rPr>
              <w:t xml:space="preserve">       Fonte: Google</w:t>
            </w:r>
          </w:p>
        </w:tc>
      </w:tr>
    </w:tbl>
    <w:p w:rsidR="004F0AAE" w:rsidRDefault="004F0AAE" w:rsidP="004F0AAE">
      <w:pPr>
        <w:pStyle w:val="Legenda"/>
        <w:rPr>
          <w:lang w:eastAsia="en-US"/>
        </w:rPr>
      </w:pPr>
      <w:r>
        <w:rPr>
          <w:lang w:eastAsia="en-US"/>
        </w:rPr>
        <w:t xml:space="preserve">          </w:t>
      </w:r>
    </w:p>
    <w:p w:rsidR="004F0AAE" w:rsidRDefault="004F0AAE" w:rsidP="004F0AAE">
      <w:pPr>
        <w:rPr>
          <w:lang w:eastAsia="en-US"/>
        </w:rPr>
      </w:pPr>
    </w:p>
    <w:p w:rsidR="004F0AAE" w:rsidRPr="006955EB" w:rsidRDefault="004F0AAE" w:rsidP="004F0AAE">
      <w:pPr>
        <w:pStyle w:val="Ttulo2"/>
      </w:pPr>
      <w:bookmarkStart w:id="61" w:name="_Toc62041890"/>
      <w:bookmarkStart w:id="62" w:name="_Toc62112927"/>
      <w:bookmarkStart w:id="63" w:name="_Toc63981963"/>
      <w:bookmarkStart w:id="64" w:name="_Toc65320881"/>
      <w:bookmarkStart w:id="65" w:name="_Toc65500539"/>
      <w:r>
        <w:t>Lousas</w:t>
      </w:r>
      <w:bookmarkEnd w:id="61"/>
      <w:bookmarkEnd w:id="62"/>
      <w:bookmarkEnd w:id="63"/>
      <w:bookmarkEnd w:id="64"/>
      <w:bookmarkEnd w:id="65"/>
    </w:p>
    <w:p w:rsidR="004F0AAE" w:rsidRDefault="004F0AAE" w:rsidP="004F0AAE">
      <w:pPr>
        <w:autoSpaceDE w:val="0"/>
        <w:autoSpaceDN w:val="0"/>
        <w:adjustRightInd w:val="0"/>
        <w:spacing w:after="0" w:line="240" w:lineRule="auto"/>
        <w:jc w:val="both"/>
      </w:pPr>
    </w:p>
    <w:p w:rsidR="004F0AAE" w:rsidRDefault="004F0AAE" w:rsidP="004F0AAE">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line="240" w:lineRule="auto"/>
        <w:jc w:val="center"/>
      </w:pPr>
      <w:r>
        <w:rPr>
          <w:noProof/>
        </w:rPr>
        <w:drawing>
          <wp:inline distT="0" distB="0" distL="0" distR="0" wp14:anchorId="74F81488" wp14:editId="6C389712">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4F0AAE" w:rsidRDefault="004F0AAE" w:rsidP="004F0AAE">
      <w:pPr>
        <w:spacing w:line="240" w:lineRule="auto"/>
        <w:jc w:val="center"/>
        <w:rPr>
          <w:sz w:val="20"/>
          <w:szCs w:val="20"/>
          <w:lang w:eastAsia="en-US"/>
        </w:rPr>
      </w:pPr>
      <w:r>
        <w:rPr>
          <w:sz w:val="20"/>
          <w:szCs w:val="20"/>
          <w:lang w:eastAsia="en-US"/>
        </w:rPr>
        <w:t>Altura Lousa</w:t>
      </w:r>
    </w:p>
    <w:p w:rsidR="004F0AAE" w:rsidRDefault="004F0AAE" w:rsidP="004F0AAE">
      <w:pPr>
        <w:pStyle w:val="Legenda"/>
        <w:rPr>
          <w:lang w:eastAsia="en-US"/>
        </w:rPr>
      </w:pPr>
      <w:r>
        <w:rPr>
          <w:lang w:eastAsia="en-US"/>
        </w:rPr>
        <w:t xml:space="preserve">          </w:t>
      </w:r>
    </w:p>
    <w:p w:rsidR="004F0AAE" w:rsidRDefault="004F0AAE" w:rsidP="004F0AAE">
      <w:pPr>
        <w:pStyle w:val="Ttulo2"/>
      </w:pPr>
      <w:bookmarkStart w:id="66" w:name="_Toc62112929"/>
      <w:bookmarkStart w:id="67" w:name="_Toc63981964"/>
      <w:bookmarkStart w:id="68" w:name="_Toc65320882"/>
      <w:bookmarkStart w:id="69" w:name="_Toc65500540"/>
      <w:r>
        <w:t>Pontos de luz</w:t>
      </w:r>
      <w:bookmarkEnd w:id="66"/>
      <w:bookmarkEnd w:id="67"/>
      <w:bookmarkEnd w:id="68"/>
      <w:bookmarkEnd w:id="69"/>
    </w:p>
    <w:p w:rsidR="004F0AAE" w:rsidRPr="003E48E3" w:rsidRDefault="004F0AAE" w:rsidP="004F0AAE">
      <w:pPr>
        <w:pStyle w:val="Legenda"/>
        <w:rPr>
          <w:lang w:eastAsia="en-US"/>
        </w:rPr>
      </w:pPr>
    </w:p>
    <w:p w:rsidR="004F0AAE" w:rsidRDefault="004F0AAE" w:rsidP="004F0AAE">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4F0AAE" w:rsidRDefault="004F0AAE" w:rsidP="004F0AAE">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t>Para os outros ambientes, utilizar o modelo conforme padrão FDE, código IL-45, luminária aberta com refletor e lâmpadas fluorescentes.</w:t>
      </w: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D815F5" w:rsidRDefault="00D815F5" w:rsidP="00D815F5">
      <w:pPr>
        <w:rPr>
          <w:lang w:eastAsia="en-US"/>
        </w:rPr>
      </w:pPr>
    </w:p>
    <w:p w:rsidR="0094147B" w:rsidRDefault="0094147B" w:rsidP="001F5C76">
      <w:pPr>
        <w:pStyle w:val="Ttulo2"/>
      </w:pPr>
      <w:bookmarkStart w:id="70" w:name="_Toc65500541"/>
      <w:r>
        <w:t>Adequação da</w:t>
      </w:r>
      <w:r w:rsidR="00AC5D8C">
        <w:t>s</w:t>
      </w:r>
      <w:r>
        <w:t xml:space="preserve"> escada</w:t>
      </w:r>
      <w:r w:rsidR="00AC5D8C">
        <w:t>s</w:t>
      </w:r>
      <w:r>
        <w:t xml:space="preserve"> existente</w:t>
      </w:r>
      <w:r w:rsidR="00AC5D8C">
        <w:t>s</w:t>
      </w:r>
      <w:bookmarkEnd w:id="70"/>
    </w:p>
    <w:p w:rsidR="0094147B" w:rsidRPr="00E74933" w:rsidRDefault="0094147B" w:rsidP="00CB2ECF">
      <w:pPr>
        <w:pStyle w:val="Ttulo2"/>
        <w:numPr>
          <w:ilvl w:val="0"/>
          <w:numId w:val="0"/>
        </w:numPr>
        <w:ind w:left="720"/>
      </w:pPr>
    </w:p>
    <w:p w:rsidR="0094147B" w:rsidRDefault="004F0AAE" w:rsidP="0094147B">
      <w:pPr>
        <w:jc w:val="both"/>
        <w:rPr>
          <w:bCs/>
        </w:rPr>
      </w:pPr>
      <w:r>
        <w:rPr>
          <w:bCs/>
        </w:rPr>
        <w:t>Todas as escadas serão adequadas</w:t>
      </w:r>
      <w:r w:rsidR="0094147B">
        <w:rPr>
          <w:bCs/>
        </w:rPr>
        <w:t xml:space="preserve"> para atender aos requisitos das leis e normas de acessibilidade, pois os componentes que nela se encontram não estão de acordo com as normas.</w:t>
      </w:r>
    </w:p>
    <w:p w:rsidR="0094147B" w:rsidRDefault="0094147B" w:rsidP="0094147B">
      <w:pPr>
        <w:jc w:val="both"/>
        <w:rPr>
          <w:bCs/>
        </w:rPr>
      </w:pPr>
      <w:r>
        <w:rPr>
          <w:bCs/>
        </w:rPr>
        <w:t xml:space="preserve">Deverá ser retirado todo o corrimão existente e, colocado os seguintes itens conforme </w:t>
      </w:r>
      <w:r w:rsidR="004F0AAE">
        <w:rPr>
          <w:bCs/>
        </w:rPr>
        <w:t>itens 1.16 a 1.19 deste memorial.</w:t>
      </w:r>
    </w:p>
    <w:p w:rsidR="004F0AAE" w:rsidRDefault="004F0AAE" w:rsidP="0094147B">
      <w:pPr>
        <w:jc w:val="both"/>
        <w:rPr>
          <w:bCs/>
        </w:rPr>
      </w:pPr>
    </w:p>
    <w:p w:rsidR="00952AAB" w:rsidRDefault="00952AAB" w:rsidP="00952AAB">
      <w:pPr>
        <w:pStyle w:val="Ttulo2"/>
      </w:pPr>
      <w:bookmarkStart w:id="71" w:name="_Toc65500542"/>
      <w:r>
        <w:t>Adequação da rampa existente</w:t>
      </w:r>
      <w:bookmarkEnd w:id="71"/>
    </w:p>
    <w:p w:rsidR="00952AAB" w:rsidRPr="00E74933" w:rsidRDefault="00952AAB" w:rsidP="00952AAB">
      <w:pPr>
        <w:pStyle w:val="Ttulo2"/>
        <w:numPr>
          <w:ilvl w:val="0"/>
          <w:numId w:val="0"/>
        </w:numPr>
        <w:ind w:left="720"/>
      </w:pPr>
    </w:p>
    <w:p w:rsidR="00952AAB" w:rsidRDefault="004F0AAE" w:rsidP="00952AAB">
      <w:pPr>
        <w:jc w:val="both"/>
        <w:rPr>
          <w:bCs/>
        </w:rPr>
      </w:pPr>
      <w:r>
        <w:rPr>
          <w:bCs/>
        </w:rPr>
        <w:t>A rampa será adequada p</w:t>
      </w:r>
      <w:r w:rsidR="00952AAB">
        <w:rPr>
          <w:bCs/>
        </w:rPr>
        <w:t xml:space="preserve">ara atender aos requisitos das leis e normas de acessibilidade, pois os componentes que nela se encontram não estão de acordo com as normas. Sua inclinação ultrapassou o limite máximo acessível, porém será adequada nos demais itens e requisitos de acordo </w:t>
      </w:r>
      <w:r>
        <w:rPr>
          <w:bCs/>
        </w:rPr>
        <w:t>com a NBR 9050/2020</w:t>
      </w:r>
      <w:r w:rsidR="00952AAB">
        <w:rPr>
          <w:bCs/>
        </w:rPr>
        <w:t>.</w:t>
      </w:r>
    </w:p>
    <w:p w:rsidR="00952AAB" w:rsidRDefault="00952AAB" w:rsidP="00952AAB">
      <w:pPr>
        <w:jc w:val="both"/>
        <w:rPr>
          <w:bCs/>
        </w:rPr>
      </w:pPr>
      <w:r>
        <w:rPr>
          <w:bCs/>
        </w:rPr>
        <w:t xml:space="preserve">Deverá ser retirado todo o corrimão existente e piso emborrachado para colocação de novos e, colocado os seguintes </w:t>
      </w:r>
      <w:r w:rsidR="004F0AAE">
        <w:rPr>
          <w:bCs/>
        </w:rPr>
        <w:t>itens conforme itens 1.16 a 1.19 deste memorial.</w:t>
      </w:r>
    </w:p>
    <w:p w:rsidR="00952AAB" w:rsidRDefault="00952AAB" w:rsidP="00952AAB">
      <w:pPr>
        <w:spacing w:after="0" w:line="240" w:lineRule="auto"/>
        <w:jc w:val="center"/>
        <w:rPr>
          <w:sz w:val="20"/>
          <w:szCs w:val="20"/>
          <w:lang w:eastAsia="en-US"/>
        </w:rPr>
      </w:pPr>
    </w:p>
    <w:p w:rsidR="00D815F5" w:rsidRDefault="00A62FE5" w:rsidP="001F5C76">
      <w:pPr>
        <w:pStyle w:val="Ttulo2"/>
      </w:pPr>
      <w:bookmarkStart w:id="72" w:name="_Toc65500543"/>
      <w:r>
        <w:t>Elevador</w:t>
      </w:r>
      <w:bookmarkEnd w:id="72"/>
      <w:r>
        <w:t xml:space="preserve"> </w:t>
      </w:r>
    </w:p>
    <w:p w:rsidR="00D815F5" w:rsidRDefault="00D815F5" w:rsidP="00D815F5">
      <w:pPr>
        <w:pStyle w:val="Legenda"/>
        <w:rPr>
          <w:lang w:eastAsia="en-US"/>
        </w:rPr>
      </w:pPr>
    </w:p>
    <w:p w:rsidR="00A62FE5" w:rsidRDefault="00AC5D8C" w:rsidP="00A62FE5">
      <w:pPr>
        <w:jc w:val="both"/>
      </w:pPr>
      <w:r>
        <w:t>Para atender a acessibilidade vertical no</w:t>
      </w:r>
      <w:r w:rsidR="00CB2ECF">
        <w:t>s</w:t>
      </w:r>
      <w:r>
        <w:t xml:space="preserve"> pavimento</w:t>
      </w:r>
      <w:r w:rsidR="00CB2ECF">
        <w:t>s</w:t>
      </w:r>
      <w:r>
        <w:t xml:space="preserve"> superior</w:t>
      </w:r>
      <w:r w:rsidR="00CB2ECF">
        <w:t>es</w:t>
      </w:r>
      <w:r>
        <w:t xml:space="preserve">, deverá ser instalado </w:t>
      </w:r>
      <w:r w:rsidR="00A62FE5">
        <w:t>um elevador</w:t>
      </w:r>
      <w:r>
        <w:t xml:space="preserve"> de uso restrito para acessibilidade</w:t>
      </w:r>
      <w:r w:rsidR="00A62FE5">
        <w:t xml:space="preserve">, </w:t>
      </w:r>
      <w:r>
        <w:t xml:space="preserve">atendendo </w:t>
      </w:r>
      <w:r w:rsidR="00A62FE5">
        <w:t>no que se refere as leis e normas de acessibilidade como as NM 313 Elevadores de Passageiros e Resolução Nº 10 de 04 de agosto de 2003 e outras relacionadas a elevadores restritos de acessibilidade.</w:t>
      </w:r>
    </w:p>
    <w:p w:rsidR="00A62FE5" w:rsidRDefault="00A62FE5" w:rsidP="00A62FE5">
      <w:pPr>
        <w:jc w:val="both"/>
      </w:pPr>
      <w:r>
        <w:t xml:space="preserve">Deverá ser conferido pelo fornecedor </w:t>
      </w:r>
      <w:r w:rsidR="00822A4E">
        <w:t>do elevador</w:t>
      </w:r>
      <w:r w:rsidR="00AC5D8C">
        <w:t xml:space="preserve"> as medidas do poço do elevador, caixa de corrida e </w:t>
      </w:r>
      <w:r w:rsidR="00822A4E">
        <w:t>todos os itens que precisam ser atendidos de acessibilidade e segurança</w:t>
      </w:r>
      <w:r w:rsidR="00AC5D8C">
        <w:t>.</w:t>
      </w:r>
    </w:p>
    <w:p w:rsidR="00AC5D8C" w:rsidRDefault="00822A4E" w:rsidP="00D815F5">
      <w:pPr>
        <w:jc w:val="both"/>
      </w:pPr>
      <w:r>
        <w:t>Deverá ser conferido a i</w:t>
      </w:r>
      <w:r w:rsidR="00D815F5">
        <w:t xml:space="preserve">nstalação de toda rede elétrica com quadro geral de distribuição </w:t>
      </w:r>
      <w:r>
        <w:t>da escola</w:t>
      </w:r>
      <w:r w:rsidR="00D815F5">
        <w:t>.</w:t>
      </w:r>
    </w:p>
    <w:p w:rsidR="00D815F5" w:rsidRDefault="00AC5D8C" w:rsidP="00D815F5">
      <w:pPr>
        <w:jc w:val="both"/>
      </w:pPr>
      <w:r>
        <w:t>Para a correta instalação do elevador, será necessário a construção de toda estrutura de sustentação da caixa de corrida, fechamento em alvenaria, laje de fechamento do teto e, para isto será necessário a contratação de projeto estrutural específico.</w:t>
      </w:r>
      <w:r w:rsidR="00D815F5">
        <w:t xml:space="preserve"> </w:t>
      </w:r>
    </w:p>
    <w:p w:rsidR="00AC5D8C" w:rsidRDefault="00AC5D8C" w:rsidP="00AC5D8C">
      <w:pPr>
        <w:jc w:val="both"/>
      </w:pPr>
      <w:r>
        <w:t>Características do equipamento:</w:t>
      </w:r>
    </w:p>
    <w:p w:rsidR="00AC5D8C" w:rsidRPr="009E65C5" w:rsidRDefault="00AC5D8C" w:rsidP="00AC5D8C">
      <w:pPr>
        <w:autoSpaceDE w:val="0"/>
        <w:autoSpaceDN w:val="0"/>
        <w:adjustRightInd w:val="0"/>
        <w:spacing w:after="0" w:line="240" w:lineRule="auto"/>
        <w:rPr>
          <w:rFonts w:ascii="Arial" w:hAnsi="Arial" w:cs="Arial"/>
          <w:color w:val="000000"/>
          <w:szCs w:val="24"/>
        </w:rPr>
      </w:pPr>
    </w:p>
    <w:p w:rsidR="00AC5D8C" w:rsidRPr="007D58FF" w:rsidRDefault="00AC5D8C" w:rsidP="00AC5D8C">
      <w:pPr>
        <w:pStyle w:val="PargrafodaLista"/>
        <w:numPr>
          <w:ilvl w:val="0"/>
          <w:numId w:val="17"/>
        </w:numPr>
        <w:jc w:val="both"/>
      </w:pPr>
      <w:r w:rsidRPr="007D58FF">
        <w:t>Acionam</w:t>
      </w:r>
      <w:r>
        <w:t>ento: Elétrico de tração direta;</w:t>
      </w:r>
    </w:p>
    <w:p w:rsidR="00AC5D8C" w:rsidRPr="007D58FF" w:rsidRDefault="00AC5D8C" w:rsidP="00AC5D8C">
      <w:pPr>
        <w:pStyle w:val="PargrafodaLista"/>
        <w:numPr>
          <w:ilvl w:val="0"/>
          <w:numId w:val="17"/>
        </w:numPr>
        <w:jc w:val="both"/>
      </w:pPr>
      <w:r w:rsidRPr="007D58FF">
        <w:t>Alimentação: 380V / 60Hz</w:t>
      </w:r>
      <w:r>
        <w:t>;</w:t>
      </w:r>
      <w:r w:rsidRPr="007D58FF">
        <w:t xml:space="preserve"> </w:t>
      </w:r>
    </w:p>
    <w:p w:rsidR="00AC5D8C" w:rsidRPr="007D58FF" w:rsidRDefault="00AC5D8C" w:rsidP="00AC5D8C">
      <w:pPr>
        <w:pStyle w:val="PargrafodaLista"/>
        <w:numPr>
          <w:ilvl w:val="0"/>
          <w:numId w:val="17"/>
        </w:numPr>
        <w:jc w:val="both"/>
      </w:pPr>
      <w:r w:rsidRPr="007D58FF">
        <w:t>Comando: Botões auto iluminados, chave habilita, alarme e emergência</w:t>
      </w:r>
      <w:r>
        <w:t>;</w:t>
      </w:r>
      <w:r w:rsidRPr="007D58FF">
        <w:t xml:space="preserve"> </w:t>
      </w:r>
    </w:p>
    <w:p w:rsidR="00AC5D8C" w:rsidRPr="007D58FF" w:rsidRDefault="00AC5D8C" w:rsidP="00AC5D8C">
      <w:pPr>
        <w:pStyle w:val="PargrafodaLista"/>
        <w:numPr>
          <w:ilvl w:val="0"/>
          <w:numId w:val="17"/>
        </w:numPr>
        <w:jc w:val="both"/>
      </w:pPr>
      <w:r w:rsidRPr="007D58FF">
        <w:t>Capacidade: 250 Kg – 03 passageiros</w:t>
      </w:r>
      <w:r>
        <w:t>;</w:t>
      </w:r>
      <w:r w:rsidRPr="007D58FF">
        <w:t xml:space="preserve"> </w:t>
      </w:r>
    </w:p>
    <w:p w:rsidR="00AC5D8C" w:rsidRPr="007D58FF" w:rsidRDefault="00AC5D8C" w:rsidP="00AC5D8C">
      <w:pPr>
        <w:pStyle w:val="PargrafodaLista"/>
        <w:numPr>
          <w:ilvl w:val="0"/>
          <w:numId w:val="17"/>
        </w:numPr>
        <w:jc w:val="both"/>
      </w:pPr>
      <w:r w:rsidRPr="007D58FF">
        <w:t>Velocidade: 17m / min/ ou 21/min.</w:t>
      </w:r>
      <w:r>
        <w:t>;</w:t>
      </w:r>
      <w:r w:rsidRPr="007D58FF">
        <w:t xml:space="preserve"> </w:t>
      </w:r>
    </w:p>
    <w:p w:rsidR="00AC5D8C" w:rsidRPr="007D58FF" w:rsidRDefault="00AC5D8C" w:rsidP="00AC5D8C">
      <w:pPr>
        <w:pStyle w:val="PargrafodaLista"/>
        <w:numPr>
          <w:ilvl w:val="0"/>
          <w:numId w:val="17"/>
        </w:numPr>
        <w:jc w:val="both"/>
      </w:pPr>
      <w:r>
        <w:t>Número de paradas: 02</w:t>
      </w:r>
      <w:r w:rsidRPr="007D58FF">
        <w:t xml:space="preserve"> paradas</w:t>
      </w:r>
      <w:r>
        <w:t>;</w:t>
      </w:r>
      <w:r w:rsidRPr="007D58FF">
        <w:t xml:space="preserve"> </w:t>
      </w:r>
    </w:p>
    <w:p w:rsidR="00AC5D8C" w:rsidRPr="007D58FF" w:rsidRDefault="00AC5D8C" w:rsidP="00AC5D8C">
      <w:pPr>
        <w:pStyle w:val="PargrafodaLista"/>
        <w:numPr>
          <w:ilvl w:val="0"/>
          <w:numId w:val="17"/>
        </w:numPr>
        <w:jc w:val="both"/>
      </w:pPr>
      <w:r w:rsidRPr="007D58FF">
        <w:t>Entradas: unilateral (entrada e saída mesmo lados)</w:t>
      </w:r>
      <w:r>
        <w:t>;</w:t>
      </w:r>
      <w:r w:rsidRPr="007D58FF">
        <w:t xml:space="preserve"> </w:t>
      </w:r>
    </w:p>
    <w:p w:rsidR="00AC5D8C" w:rsidRPr="007D58FF" w:rsidRDefault="00CB2ECF" w:rsidP="00AC5D8C">
      <w:pPr>
        <w:pStyle w:val="PargrafodaLista"/>
        <w:numPr>
          <w:ilvl w:val="0"/>
          <w:numId w:val="17"/>
        </w:numPr>
        <w:jc w:val="both"/>
      </w:pPr>
      <w:r>
        <w:t>Percurso: 64</w:t>
      </w:r>
      <w:r w:rsidR="00AC5D8C" w:rsidRPr="007D58FF">
        <w:t>00mm</w:t>
      </w:r>
      <w:r w:rsidR="00AC5D8C">
        <w:t>;</w:t>
      </w:r>
      <w:r w:rsidR="00AC5D8C" w:rsidRPr="007D58FF">
        <w:t xml:space="preserve"> </w:t>
      </w:r>
    </w:p>
    <w:p w:rsidR="00AC5D8C" w:rsidRPr="007D58FF" w:rsidRDefault="00AC5D8C" w:rsidP="00AC5D8C">
      <w:pPr>
        <w:pStyle w:val="PargrafodaLista"/>
        <w:numPr>
          <w:ilvl w:val="0"/>
          <w:numId w:val="17"/>
        </w:numPr>
        <w:jc w:val="both"/>
      </w:pPr>
      <w:r w:rsidRPr="007D58FF">
        <w:t>Portas de pavimento: abertura lateral em aço inoxidável</w:t>
      </w:r>
      <w:r>
        <w:t>;</w:t>
      </w:r>
      <w:r w:rsidRPr="007D58FF">
        <w:t xml:space="preserve"> </w:t>
      </w:r>
    </w:p>
    <w:p w:rsidR="00AC5D8C" w:rsidRPr="007D58FF" w:rsidRDefault="00AC5D8C" w:rsidP="00AC5D8C">
      <w:pPr>
        <w:pStyle w:val="PargrafodaLista"/>
        <w:numPr>
          <w:ilvl w:val="0"/>
          <w:numId w:val="17"/>
        </w:numPr>
        <w:jc w:val="both"/>
      </w:pPr>
      <w:r w:rsidRPr="007D58FF">
        <w:t>Porta de cabina: tipo abertura lateral em aço inoxidável</w:t>
      </w:r>
      <w:r>
        <w:t>;</w:t>
      </w:r>
      <w:r w:rsidRPr="007D58FF">
        <w:t xml:space="preserve"> </w:t>
      </w:r>
    </w:p>
    <w:p w:rsidR="00AC5D8C" w:rsidRPr="007D58FF" w:rsidRDefault="00AC5D8C" w:rsidP="00AC5D8C">
      <w:pPr>
        <w:pStyle w:val="PargrafodaLista"/>
        <w:numPr>
          <w:ilvl w:val="0"/>
          <w:numId w:val="17"/>
        </w:numPr>
        <w:jc w:val="both"/>
      </w:pPr>
      <w:r w:rsidRPr="007D58FF">
        <w:t xml:space="preserve">Cabina: em aço </w:t>
      </w:r>
      <w:r>
        <w:t>inoxidável, com dimensões de 11</w:t>
      </w:r>
      <w:r w:rsidRPr="007D58FF">
        <w:t xml:space="preserve">0x1400mm (largura e comprimento). Com iluminação </w:t>
      </w:r>
      <w:proofErr w:type="spellStart"/>
      <w:r w:rsidRPr="007D58FF">
        <w:t>led</w:t>
      </w:r>
      <w:proofErr w:type="spellEnd"/>
      <w:r w:rsidRPr="007D58FF">
        <w:t xml:space="preserve"> e altura de 2100mm, chave na cabina</w:t>
      </w:r>
      <w:r>
        <w:t>;</w:t>
      </w:r>
      <w:r w:rsidRPr="007D58FF">
        <w:t xml:space="preserve"> </w:t>
      </w:r>
    </w:p>
    <w:p w:rsidR="00AC5D8C" w:rsidRDefault="00AC5D8C" w:rsidP="001F5C76">
      <w:pPr>
        <w:pStyle w:val="PargrafodaLista"/>
        <w:numPr>
          <w:ilvl w:val="0"/>
          <w:numId w:val="17"/>
        </w:numPr>
        <w:jc w:val="both"/>
      </w:pPr>
      <w:r w:rsidRPr="007D58FF">
        <w:t>Botoeiras: Botoeiras de cabina e pavimentos em aço inoxidável escova</w:t>
      </w:r>
      <w:r>
        <w:t>do, com indicadores de andares;</w:t>
      </w:r>
    </w:p>
    <w:p w:rsidR="00822A4E" w:rsidRDefault="00822A4E" w:rsidP="00D815F5">
      <w:pPr>
        <w:jc w:val="both"/>
      </w:pPr>
    </w:p>
    <w:p w:rsidR="00CA4998" w:rsidRDefault="008E1393" w:rsidP="001F5C76">
      <w:pPr>
        <w:pStyle w:val="Ttulo2"/>
      </w:pPr>
      <w:bookmarkStart w:id="73" w:name="_Toc65500544"/>
      <w:r>
        <w:t>Demolição das alvena</w:t>
      </w:r>
      <w:r w:rsidR="00462D92">
        <w:t xml:space="preserve">rias | Retirada de esquadrias </w:t>
      </w:r>
      <w:r w:rsidR="00822A4E">
        <w:t>e Troca de</w:t>
      </w:r>
      <w:r w:rsidR="00462D92">
        <w:t xml:space="preserve"> </w:t>
      </w:r>
      <w:r>
        <w:t>Revestimentos</w:t>
      </w:r>
      <w:bookmarkEnd w:id="73"/>
      <w:r w:rsidR="00462D92">
        <w:t xml:space="preserve"> </w:t>
      </w:r>
    </w:p>
    <w:p w:rsidR="008E1393" w:rsidRDefault="008E1393" w:rsidP="008E1393">
      <w:pPr>
        <w:rPr>
          <w:lang w:eastAsia="en-US"/>
        </w:rPr>
      </w:pPr>
    </w:p>
    <w:p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rsidR="00F1103A" w:rsidRPr="00F1103A"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8E1393" w:rsidRPr="008E1393" w:rsidRDefault="008E1393" w:rsidP="008E139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F45738" w:rsidRDefault="00F45738" w:rsidP="008E1393">
      <w:pPr>
        <w:pStyle w:val="PargrafodaLista"/>
        <w:ind w:left="0"/>
        <w:jc w:val="both"/>
      </w:pPr>
    </w:p>
    <w:p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rsidR="00AC5D8C" w:rsidRDefault="00AC5D8C" w:rsidP="008E1393">
      <w:pPr>
        <w:pStyle w:val="PargrafodaLista"/>
        <w:ind w:left="0"/>
        <w:jc w:val="both"/>
      </w:pPr>
    </w:p>
    <w:p w:rsidR="008E1393" w:rsidRDefault="008E1393" w:rsidP="008E1393">
      <w:pPr>
        <w:pStyle w:val="PargrafodaLista"/>
        <w:ind w:left="0"/>
        <w:jc w:val="both"/>
      </w:pPr>
      <w:r w:rsidRPr="00B22940">
        <w:t xml:space="preserve">Os materiais da edificação, durante a demolição e a remoção, devem ser previamente umedecidos. </w:t>
      </w:r>
    </w:p>
    <w:p w:rsidR="009A7B2C" w:rsidRDefault="009A7B2C" w:rsidP="008E1393">
      <w:pPr>
        <w:pStyle w:val="PargrafodaLista"/>
        <w:ind w:left="0"/>
        <w:jc w:val="both"/>
      </w:pPr>
    </w:p>
    <w:p w:rsidR="004F0AAE" w:rsidRDefault="008E1393" w:rsidP="008E1393">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w:t>
      </w:r>
    </w:p>
    <w:p w:rsidR="004F0AAE" w:rsidRDefault="004F0AAE" w:rsidP="008E1393">
      <w:pPr>
        <w:pStyle w:val="PargrafodaLista"/>
        <w:ind w:left="0"/>
        <w:jc w:val="both"/>
      </w:pPr>
    </w:p>
    <w:p w:rsidR="004F0AAE" w:rsidRDefault="004F0AAE" w:rsidP="008E1393">
      <w:pPr>
        <w:pStyle w:val="PargrafodaLista"/>
        <w:ind w:left="0"/>
        <w:jc w:val="both"/>
      </w:pPr>
    </w:p>
    <w:p w:rsidR="008E1393" w:rsidRPr="00B22940" w:rsidRDefault="008E1393" w:rsidP="008E1393">
      <w:pPr>
        <w:pStyle w:val="PargrafodaLista"/>
        <w:ind w:left="0"/>
        <w:jc w:val="both"/>
      </w:pPr>
      <w:proofErr w:type="gramStart"/>
      <w:r w:rsidRPr="00B22940">
        <w:t>material</w:t>
      </w:r>
      <w:proofErr w:type="gramEnd"/>
      <w:r w:rsidRPr="00B22940">
        <w:t xml:space="preserve"> em queda livre. A remoção de entulhos por gravidade poderá ser feita através de calhas, desde que reduzida a pequenos fragmentos.</w:t>
      </w:r>
    </w:p>
    <w:p w:rsidR="008E1393" w:rsidRPr="00B22940" w:rsidRDefault="008E1393" w:rsidP="008E1393">
      <w:pPr>
        <w:pStyle w:val="PargrafodaLista"/>
        <w:ind w:left="0"/>
        <w:jc w:val="both"/>
      </w:pPr>
    </w:p>
    <w:p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8E1393" w:rsidRPr="009E51E6" w:rsidRDefault="008E1393" w:rsidP="008E1393">
      <w:pPr>
        <w:pStyle w:val="PargrafodaLista"/>
        <w:ind w:left="0"/>
        <w:jc w:val="both"/>
      </w:pPr>
    </w:p>
    <w:p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8E1393" w:rsidRDefault="008E1393" w:rsidP="008E1393">
      <w:pPr>
        <w:pStyle w:val="PargrafodaLista"/>
        <w:ind w:left="0"/>
        <w:jc w:val="both"/>
      </w:pPr>
    </w:p>
    <w:p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8E1393" w:rsidRDefault="008E1393" w:rsidP="008E1393">
      <w:pPr>
        <w:pStyle w:val="PargrafodaLista"/>
        <w:ind w:left="0"/>
        <w:jc w:val="both"/>
      </w:pPr>
    </w:p>
    <w:p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8E1393" w:rsidRPr="009E51E6" w:rsidRDefault="008E1393" w:rsidP="008E1393">
      <w:pPr>
        <w:pStyle w:val="PargrafodaLista"/>
        <w:ind w:left="0"/>
        <w:jc w:val="both"/>
      </w:pPr>
    </w:p>
    <w:p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AC5D8C" w:rsidRDefault="00AC5D8C" w:rsidP="008E1393">
      <w:pPr>
        <w:pStyle w:val="PargrafodaLista"/>
        <w:ind w:left="0"/>
        <w:jc w:val="both"/>
      </w:pPr>
    </w:p>
    <w:p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rsidR="004F0AAE" w:rsidRDefault="004F0AAE" w:rsidP="008E1393">
      <w:pPr>
        <w:pStyle w:val="PargrafodaLista"/>
        <w:ind w:left="0"/>
        <w:jc w:val="both"/>
      </w:pPr>
    </w:p>
    <w:p w:rsidR="004F0AAE" w:rsidRDefault="004F0AAE" w:rsidP="008E1393">
      <w:pPr>
        <w:pStyle w:val="PargrafodaLista"/>
        <w:ind w:left="0"/>
        <w:jc w:val="both"/>
      </w:pPr>
    </w:p>
    <w:p w:rsidR="004F0AAE" w:rsidRDefault="004F0AAE" w:rsidP="008E1393">
      <w:pPr>
        <w:pStyle w:val="PargrafodaLista"/>
        <w:ind w:left="0"/>
        <w:jc w:val="both"/>
      </w:pPr>
    </w:p>
    <w:p w:rsidR="004F0AAE" w:rsidRPr="009E51E6" w:rsidRDefault="004F0AAE" w:rsidP="008E1393">
      <w:pPr>
        <w:pStyle w:val="PargrafodaLista"/>
        <w:ind w:left="0"/>
        <w:jc w:val="both"/>
      </w:pPr>
    </w:p>
    <w:p w:rsidR="008E1393" w:rsidRDefault="008E1393" w:rsidP="008E1393">
      <w:pPr>
        <w:pStyle w:val="PargrafodaLista"/>
        <w:ind w:left="0"/>
        <w:jc w:val="both"/>
      </w:pPr>
    </w:p>
    <w:p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8E1393" w:rsidRDefault="008E1393" w:rsidP="008E1393">
      <w:pPr>
        <w:autoSpaceDE w:val="0"/>
        <w:autoSpaceDN w:val="0"/>
        <w:adjustRightInd w:val="0"/>
        <w:spacing w:after="0" w:line="240" w:lineRule="auto"/>
        <w:jc w:val="both"/>
      </w:pPr>
    </w:p>
    <w:p w:rsidR="001C017D" w:rsidRPr="001C017D" w:rsidRDefault="001C017D" w:rsidP="001C017D">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F45738" w:rsidRDefault="00F45738" w:rsidP="001C017D">
      <w:pPr>
        <w:pStyle w:val="PargrafodaLista"/>
        <w:ind w:left="0"/>
        <w:jc w:val="both"/>
      </w:pPr>
    </w:p>
    <w:p w:rsidR="001C017D" w:rsidRDefault="001C017D" w:rsidP="001C017D">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DB7C28" w:rsidRDefault="00DB7C28" w:rsidP="001C017D">
      <w:pPr>
        <w:pStyle w:val="PargrafodaLista"/>
        <w:ind w:left="0"/>
        <w:jc w:val="both"/>
      </w:pPr>
    </w:p>
    <w:p w:rsidR="001C017D" w:rsidRDefault="001C017D" w:rsidP="001C017D">
      <w:pPr>
        <w:pStyle w:val="PargrafodaLista"/>
        <w:ind w:left="0"/>
        <w:jc w:val="both"/>
      </w:pPr>
      <w:r>
        <w:t>Procedimento:</w:t>
      </w:r>
    </w:p>
    <w:p w:rsidR="001C017D" w:rsidRDefault="001C017D" w:rsidP="001C017D">
      <w:pPr>
        <w:pStyle w:val="PargrafodaLista"/>
        <w:ind w:left="0"/>
        <w:jc w:val="both"/>
      </w:pPr>
    </w:p>
    <w:p w:rsidR="001C017D" w:rsidRDefault="001C017D" w:rsidP="001C017D">
      <w:pPr>
        <w:pStyle w:val="PargrafodaLista"/>
        <w:numPr>
          <w:ilvl w:val="0"/>
          <w:numId w:val="30"/>
        </w:numPr>
        <w:jc w:val="both"/>
      </w:pPr>
      <w:r>
        <w:t>Usar um bloco estratégico para base. Na face desse bloco cortar um retângulo para fazer a limpeza dos blocos;</w:t>
      </w:r>
    </w:p>
    <w:p w:rsidR="001C017D" w:rsidRDefault="001C017D" w:rsidP="001C017D">
      <w:pPr>
        <w:pStyle w:val="PargrafodaLista"/>
        <w:numPr>
          <w:ilvl w:val="0"/>
          <w:numId w:val="30"/>
        </w:numPr>
        <w:jc w:val="both"/>
      </w:pPr>
      <w:r>
        <w:t>Antes de assentar os demais blocos, tirar o prumo para saber se a vertical está prumada corretamente;</w:t>
      </w:r>
    </w:p>
    <w:p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1C017D" w:rsidRDefault="001C017D" w:rsidP="001C017D">
      <w:pPr>
        <w:pStyle w:val="PargrafodaLista"/>
        <w:numPr>
          <w:ilvl w:val="0"/>
          <w:numId w:val="30"/>
        </w:numPr>
        <w:jc w:val="both"/>
      </w:pPr>
      <w:r>
        <w:t>Aplicar a argamassa na base impermeabilizada, com auxílio de colher de pedreiro ou bisnaga;</w:t>
      </w:r>
    </w:p>
    <w:p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rsidR="001C017D" w:rsidRDefault="001C017D" w:rsidP="001C017D">
      <w:pPr>
        <w:pStyle w:val="PargrafodaLista"/>
        <w:numPr>
          <w:ilvl w:val="0"/>
          <w:numId w:val="30"/>
        </w:numPr>
        <w:jc w:val="both"/>
      </w:pPr>
      <w:r>
        <w:t>Ajustar o bloco com as duas mãos sem forçar a argamassa;</w:t>
      </w:r>
    </w:p>
    <w:p w:rsidR="001C017D" w:rsidRDefault="001C017D" w:rsidP="001C017D">
      <w:pPr>
        <w:pStyle w:val="PargrafodaLista"/>
        <w:numPr>
          <w:ilvl w:val="0"/>
          <w:numId w:val="30"/>
        </w:numPr>
        <w:jc w:val="both"/>
      </w:pPr>
      <w:r>
        <w:t>Com o auxílio da marreta de borracha, ajustar o bloco seguindo o mesmo nível do bloco anterior;</w:t>
      </w:r>
    </w:p>
    <w:p w:rsidR="001C017D" w:rsidRDefault="001C017D" w:rsidP="001C017D">
      <w:pPr>
        <w:pStyle w:val="PargrafodaLista"/>
        <w:numPr>
          <w:ilvl w:val="0"/>
          <w:numId w:val="30"/>
        </w:numPr>
        <w:jc w:val="both"/>
      </w:pPr>
      <w:r>
        <w:t>Usar o aparelho de nível para checar se os blocos estão nivelados;</w:t>
      </w:r>
    </w:p>
    <w:p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rsidR="001C017D" w:rsidRDefault="001C017D" w:rsidP="001C017D">
      <w:pPr>
        <w:pStyle w:val="PargrafodaLista"/>
        <w:numPr>
          <w:ilvl w:val="0"/>
          <w:numId w:val="30"/>
        </w:numPr>
        <w:jc w:val="both"/>
      </w:pPr>
      <w:r>
        <w:t>Com o auxílio de uma colher, retirar o excesso de argamassa;</w:t>
      </w:r>
    </w:p>
    <w:p w:rsidR="00257C3A" w:rsidRDefault="001C017D" w:rsidP="00BF4534">
      <w:pPr>
        <w:pStyle w:val="PargrafodaLista"/>
        <w:numPr>
          <w:ilvl w:val="0"/>
          <w:numId w:val="30"/>
        </w:numPr>
        <w:jc w:val="both"/>
      </w:pPr>
      <w:r>
        <w:t>Continuar as próximas fiadas, usando os próprios blocos como base para o nivelamento;</w:t>
      </w:r>
    </w:p>
    <w:p w:rsidR="001C017D" w:rsidRDefault="001C017D" w:rsidP="001C017D">
      <w:pPr>
        <w:pStyle w:val="PargrafodaLista"/>
        <w:numPr>
          <w:ilvl w:val="0"/>
          <w:numId w:val="30"/>
        </w:numPr>
        <w:jc w:val="both"/>
      </w:pPr>
      <w:r>
        <w:t>Checar com o metro se as medidas estão corretas.</w:t>
      </w:r>
    </w:p>
    <w:p w:rsidR="004F0AAE" w:rsidRDefault="004F0AAE" w:rsidP="004F0AAE">
      <w:pPr>
        <w:jc w:val="both"/>
      </w:pPr>
    </w:p>
    <w:p w:rsidR="004F0AAE" w:rsidRDefault="004F0AAE" w:rsidP="004F0AAE">
      <w:pPr>
        <w:jc w:val="both"/>
      </w:pPr>
    </w:p>
    <w:p w:rsidR="001C017D" w:rsidRDefault="001C017D" w:rsidP="001C017D">
      <w:pPr>
        <w:pStyle w:val="PargrafodaLista"/>
        <w:ind w:left="0"/>
        <w:jc w:val="both"/>
      </w:pPr>
    </w:p>
    <w:p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1C017D" w:rsidRDefault="001C017D" w:rsidP="001C017D">
      <w:pPr>
        <w:pStyle w:val="PargrafodaLista"/>
        <w:ind w:left="0"/>
        <w:jc w:val="both"/>
      </w:pPr>
    </w:p>
    <w:p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1C017D" w:rsidRDefault="001C017D" w:rsidP="001C017D">
      <w:pPr>
        <w:pStyle w:val="PargrafodaLista"/>
        <w:ind w:left="0"/>
        <w:jc w:val="both"/>
      </w:pPr>
    </w:p>
    <w:p w:rsidR="001C017D" w:rsidRDefault="001C017D" w:rsidP="001C017D">
      <w:pPr>
        <w:pStyle w:val="PargrafodaLista"/>
        <w:ind w:left="0"/>
        <w:jc w:val="both"/>
      </w:pPr>
      <w:r w:rsidRPr="009E51E6">
        <w:t>Deverá ser solicitada amostras do material a ser comprado e que se façam ensaios com as mesmas.</w:t>
      </w:r>
    </w:p>
    <w:p w:rsidR="00DB7C28" w:rsidRPr="009E51E6" w:rsidRDefault="00DB7C28" w:rsidP="001C017D">
      <w:pPr>
        <w:pStyle w:val="PargrafodaLista"/>
        <w:ind w:left="0"/>
        <w:jc w:val="both"/>
      </w:pPr>
    </w:p>
    <w:p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1C017D" w:rsidRDefault="001C017D" w:rsidP="001C017D">
      <w:pPr>
        <w:pStyle w:val="PargrafodaLista"/>
        <w:ind w:left="0"/>
        <w:jc w:val="both"/>
      </w:pPr>
    </w:p>
    <w:p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rsidR="001C017D" w:rsidRDefault="001C017D" w:rsidP="001C017D">
      <w:pPr>
        <w:pStyle w:val="PargrafodaLista"/>
        <w:ind w:left="0"/>
        <w:jc w:val="both"/>
      </w:pPr>
    </w:p>
    <w:p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1C017D" w:rsidRDefault="001C017D" w:rsidP="001C017D">
      <w:pPr>
        <w:pStyle w:val="PargrafodaLista"/>
        <w:ind w:left="0"/>
        <w:jc w:val="both"/>
      </w:pPr>
    </w:p>
    <w:p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1C017D" w:rsidRDefault="001C017D" w:rsidP="001C017D">
      <w:pPr>
        <w:pStyle w:val="PargrafodaLista"/>
        <w:ind w:left="0"/>
        <w:jc w:val="both"/>
      </w:pPr>
    </w:p>
    <w:p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1C017D" w:rsidRDefault="001C017D" w:rsidP="001C017D">
      <w:pPr>
        <w:pStyle w:val="PargrafodaLista"/>
        <w:ind w:left="0"/>
        <w:jc w:val="both"/>
      </w:pPr>
    </w:p>
    <w:p w:rsidR="001C017D" w:rsidRDefault="001C017D" w:rsidP="001C017D">
      <w:pPr>
        <w:pStyle w:val="PargrafodaLista"/>
        <w:ind w:left="0"/>
        <w:jc w:val="both"/>
      </w:pPr>
      <w:r>
        <w:t>No encontro de alvenaria nova com existente, deverá prever amarração e junta de dilatação de isopor entre elas.</w:t>
      </w:r>
    </w:p>
    <w:p w:rsidR="001C017D" w:rsidRDefault="001C017D" w:rsidP="001C017D">
      <w:pPr>
        <w:pStyle w:val="Legenda"/>
      </w:pPr>
    </w:p>
    <w:p w:rsidR="001C017D" w:rsidRPr="001C017D" w:rsidRDefault="001C017D" w:rsidP="001C017D">
      <w:pPr>
        <w:pStyle w:val="PargrafodaLista"/>
        <w:numPr>
          <w:ilvl w:val="0"/>
          <w:numId w:val="25"/>
        </w:numPr>
        <w:jc w:val="both"/>
        <w:rPr>
          <w:b/>
        </w:rPr>
      </w:pPr>
      <w:proofErr w:type="gramStart"/>
      <w:r w:rsidRPr="001C017D">
        <w:rPr>
          <w:b/>
        </w:rPr>
        <w:t>Chapisco e Massa Única</w:t>
      </w:r>
      <w:proofErr w:type="gramEnd"/>
    </w:p>
    <w:p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DB7C28"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rsidR="00257C3A" w:rsidRDefault="00257C3A" w:rsidP="001C017D">
      <w:pPr>
        <w:jc w:val="both"/>
      </w:pPr>
    </w:p>
    <w:p w:rsidR="004F0AAE" w:rsidRDefault="004F0AAE" w:rsidP="001C017D">
      <w:pPr>
        <w:jc w:val="both"/>
      </w:pPr>
    </w:p>
    <w:p w:rsidR="004F0AAE" w:rsidRDefault="004F0AAE" w:rsidP="001C017D">
      <w:pPr>
        <w:jc w:val="both"/>
      </w:pPr>
    </w:p>
    <w:p w:rsidR="00257C3A" w:rsidRDefault="00257C3A" w:rsidP="001C017D">
      <w:pPr>
        <w:jc w:val="both"/>
      </w:pPr>
    </w:p>
    <w:p w:rsidR="00257C3A" w:rsidRDefault="00257C3A" w:rsidP="001C017D">
      <w:pPr>
        <w:jc w:val="both"/>
      </w:pPr>
    </w:p>
    <w:p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1C017D" w:rsidRDefault="001C017D" w:rsidP="001C017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1C017D" w:rsidRPr="004F4C3C" w:rsidRDefault="001C017D" w:rsidP="001C017D">
      <w:pPr>
        <w:jc w:val="both"/>
      </w:pPr>
      <w:r w:rsidRPr="004F4C3C">
        <w:t>Aplicar a argamassa de modo sequencial em trechos contínuos delimitados por duas mestras. 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1C017D" w:rsidRDefault="001C017D" w:rsidP="001C017D">
      <w:pPr>
        <w:jc w:val="both"/>
      </w:pPr>
      <w:r w:rsidRPr="004F4C3C">
        <w:t>O desempeno poderá ser feito com umedecimento através de respingos de brocha saturada em água, evitando-se excesso de pasta que pode ocasionar retração e fissuras.</w:t>
      </w:r>
    </w:p>
    <w:p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1C017D" w:rsidRDefault="001C017D" w:rsidP="001C017D">
      <w:pPr>
        <w:jc w:val="both"/>
      </w:pPr>
      <w:r w:rsidRPr="004F4C3C">
        <w:t>É vedada a utilização de saibro na argamassa.</w:t>
      </w:r>
    </w:p>
    <w:p w:rsidR="00257C3A" w:rsidRDefault="00257C3A" w:rsidP="001C017D">
      <w:pPr>
        <w:jc w:val="both"/>
      </w:pPr>
    </w:p>
    <w:p w:rsidR="00257C3A" w:rsidRDefault="00257C3A" w:rsidP="001C017D">
      <w:pPr>
        <w:jc w:val="both"/>
      </w:pPr>
    </w:p>
    <w:p w:rsidR="00F45738" w:rsidRDefault="00F45738" w:rsidP="00F45738">
      <w:pPr>
        <w:pStyle w:val="Legenda"/>
      </w:pPr>
    </w:p>
    <w:p w:rsidR="001C017D" w:rsidRPr="001C017D" w:rsidRDefault="001C017D" w:rsidP="001C017D">
      <w:pPr>
        <w:pStyle w:val="PargrafodaLista"/>
        <w:numPr>
          <w:ilvl w:val="0"/>
          <w:numId w:val="25"/>
        </w:numPr>
        <w:jc w:val="both"/>
        <w:rPr>
          <w:b/>
        </w:rPr>
      </w:pPr>
      <w:r w:rsidRPr="001C017D">
        <w:rPr>
          <w:b/>
        </w:rPr>
        <w:t>Piso Cerâmico</w:t>
      </w:r>
    </w:p>
    <w:p w:rsidR="001C017D" w:rsidRDefault="001C017D" w:rsidP="001C017D">
      <w:pPr>
        <w:jc w:val="both"/>
        <w:rPr>
          <w:noProof/>
        </w:rPr>
      </w:pPr>
      <w:r>
        <w:t xml:space="preserve">Todos os ambientes que possuem o símbolo quadrado com o número 01, serão os ambientes que precisam da troca </w:t>
      </w:r>
      <w:r w:rsidR="00082DDA">
        <w:t>ou de novos pisos</w:t>
      </w:r>
      <w:r>
        <w:t xml:space="preserve"> cerâmico. </w:t>
      </w:r>
    </w:p>
    <w:p w:rsidR="001C017D" w:rsidRDefault="001C017D" w:rsidP="001C017D">
      <w:pPr>
        <w:jc w:val="both"/>
      </w:pPr>
      <w:r>
        <w:rPr>
          <w:noProof/>
        </w:rPr>
        <w:drawing>
          <wp:inline distT="0" distB="0" distL="0" distR="0" wp14:anchorId="4A623D74" wp14:editId="35DC5C70">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283963" cy="280989"/>
                    </a:xfrm>
                    <a:prstGeom prst="rect">
                      <a:avLst/>
                    </a:prstGeom>
                  </pic:spPr>
                </pic:pic>
              </a:graphicData>
            </a:graphic>
          </wp:inline>
        </w:drawing>
      </w:r>
    </w:p>
    <w:p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1C017D" w:rsidRDefault="001C017D" w:rsidP="001C017D">
      <w:pPr>
        <w:pStyle w:val="PargrafodaLista"/>
        <w:ind w:left="0"/>
        <w:jc w:val="both"/>
      </w:pPr>
    </w:p>
    <w:p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1C017D" w:rsidRDefault="001C017D" w:rsidP="001C017D">
      <w:pPr>
        <w:pStyle w:val="PargrafodaLista"/>
        <w:ind w:left="0"/>
        <w:jc w:val="both"/>
        <w:rPr>
          <w:b/>
        </w:rPr>
      </w:pPr>
    </w:p>
    <w:p w:rsidR="001C017D" w:rsidRPr="00D10EC6" w:rsidRDefault="001C017D" w:rsidP="001C017D">
      <w:pPr>
        <w:pStyle w:val="PargrafodaLista"/>
        <w:ind w:left="0"/>
        <w:jc w:val="both"/>
      </w:pPr>
      <w:r w:rsidRPr="00D10EC6">
        <w:t>A inclinação transversal da superfície deve ser de até 2% para os pisos internos.</w:t>
      </w:r>
    </w:p>
    <w:p w:rsidR="001C017D" w:rsidRDefault="001C017D" w:rsidP="001C017D">
      <w:pPr>
        <w:pStyle w:val="PargrafodaLista"/>
        <w:ind w:left="0"/>
        <w:jc w:val="both"/>
      </w:pPr>
    </w:p>
    <w:p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rsidR="001C017D" w:rsidRDefault="001C017D" w:rsidP="001C017D">
      <w:pPr>
        <w:pStyle w:val="PargrafodaLista"/>
        <w:ind w:left="0"/>
        <w:jc w:val="both"/>
      </w:pPr>
    </w:p>
    <w:p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1C017D" w:rsidRDefault="001C017D" w:rsidP="001C017D">
      <w:pPr>
        <w:pStyle w:val="PargrafodaLista"/>
        <w:ind w:left="0"/>
        <w:jc w:val="both"/>
      </w:pPr>
    </w:p>
    <w:p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1C017D" w:rsidRPr="000805A6" w:rsidRDefault="001C017D" w:rsidP="001C017D">
      <w:pPr>
        <w:pStyle w:val="PargrafodaLista"/>
        <w:ind w:left="0"/>
        <w:jc w:val="both"/>
      </w:pPr>
    </w:p>
    <w:p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1C017D" w:rsidRPr="00F26ED3" w:rsidRDefault="001C017D" w:rsidP="001C017D">
      <w:pPr>
        <w:pStyle w:val="PargrafodaLista"/>
        <w:ind w:left="0"/>
        <w:jc w:val="both"/>
      </w:pPr>
    </w:p>
    <w:p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1C017D" w:rsidRDefault="001C017D" w:rsidP="001C017D">
      <w:pPr>
        <w:pStyle w:val="PargrafodaLista"/>
        <w:ind w:left="0"/>
        <w:jc w:val="both"/>
      </w:pPr>
    </w:p>
    <w:p w:rsidR="001C017D" w:rsidRDefault="001C017D" w:rsidP="001C017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257C3A" w:rsidRDefault="00257C3A" w:rsidP="001C017D">
      <w:pPr>
        <w:pStyle w:val="PargrafodaLista"/>
        <w:ind w:left="0"/>
        <w:jc w:val="both"/>
      </w:pPr>
    </w:p>
    <w:p w:rsidR="00257C3A" w:rsidRDefault="00257C3A" w:rsidP="001C017D">
      <w:pPr>
        <w:pStyle w:val="PargrafodaLista"/>
        <w:ind w:left="0"/>
        <w:jc w:val="both"/>
      </w:pPr>
    </w:p>
    <w:p w:rsidR="00CB2ECF" w:rsidRDefault="00CB2ECF" w:rsidP="001C017D">
      <w:pPr>
        <w:pStyle w:val="PargrafodaLista"/>
        <w:ind w:left="0"/>
        <w:jc w:val="both"/>
      </w:pPr>
    </w:p>
    <w:p w:rsidR="00CB2ECF" w:rsidRDefault="00CB2ECF" w:rsidP="001C017D">
      <w:pPr>
        <w:pStyle w:val="PargrafodaLista"/>
        <w:ind w:left="0"/>
        <w:jc w:val="both"/>
      </w:pPr>
    </w:p>
    <w:p w:rsidR="00257C3A" w:rsidRDefault="00257C3A" w:rsidP="001C017D">
      <w:pPr>
        <w:pStyle w:val="PargrafodaLista"/>
        <w:ind w:left="0"/>
        <w:jc w:val="both"/>
      </w:pPr>
    </w:p>
    <w:p w:rsidR="00257C3A" w:rsidRDefault="00257C3A" w:rsidP="001C017D">
      <w:pPr>
        <w:pStyle w:val="PargrafodaLista"/>
        <w:ind w:left="0"/>
        <w:jc w:val="both"/>
      </w:pPr>
    </w:p>
    <w:p w:rsidR="00082DDA" w:rsidRDefault="00082DDA" w:rsidP="001C017D">
      <w:pPr>
        <w:pStyle w:val="PargrafodaLista"/>
        <w:ind w:left="0"/>
        <w:jc w:val="both"/>
      </w:pPr>
    </w:p>
    <w:p w:rsidR="001C017D" w:rsidRDefault="001C017D" w:rsidP="001C017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F45738" w:rsidRDefault="00F45738" w:rsidP="001C017D">
      <w:pPr>
        <w:pStyle w:val="PargrafodaLista"/>
        <w:ind w:left="0"/>
        <w:jc w:val="both"/>
      </w:pPr>
    </w:p>
    <w:p w:rsidR="001C017D" w:rsidRDefault="001C017D" w:rsidP="001C017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1C017D" w:rsidRDefault="001C017D" w:rsidP="001C017D">
      <w:pPr>
        <w:pStyle w:val="PargrafodaLista"/>
        <w:ind w:left="0"/>
        <w:jc w:val="both"/>
      </w:pPr>
    </w:p>
    <w:p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1C017D" w:rsidRDefault="001C017D" w:rsidP="001C017D">
      <w:pPr>
        <w:pStyle w:val="PargrafodaLista"/>
        <w:ind w:left="0"/>
        <w:jc w:val="both"/>
      </w:pPr>
    </w:p>
    <w:p w:rsidR="001C017D" w:rsidRDefault="001C017D" w:rsidP="001C017D">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1C017D" w:rsidRDefault="001C017D" w:rsidP="001C017D">
      <w:pPr>
        <w:pStyle w:val="PargrafodaLista"/>
        <w:ind w:left="0"/>
        <w:jc w:val="both"/>
      </w:pPr>
    </w:p>
    <w:p w:rsidR="001C017D" w:rsidRDefault="001C017D" w:rsidP="001C017D">
      <w:pPr>
        <w:pStyle w:val="PargrafodaLista"/>
        <w:ind w:left="0"/>
        <w:jc w:val="both"/>
      </w:pPr>
      <w:r w:rsidRPr="000625E0">
        <w:t>Preparação da Argamassa:</w:t>
      </w:r>
    </w:p>
    <w:p w:rsidR="001C017D" w:rsidRPr="000625E0" w:rsidRDefault="001C017D" w:rsidP="001C017D">
      <w:pPr>
        <w:pStyle w:val="PargrafodaLista"/>
        <w:ind w:left="0"/>
        <w:jc w:val="both"/>
      </w:pPr>
    </w:p>
    <w:p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1C017D" w:rsidRDefault="001C017D" w:rsidP="001C017D">
      <w:pPr>
        <w:pStyle w:val="PargrafodaLista"/>
        <w:ind w:left="0"/>
        <w:jc w:val="both"/>
      </w:pPr>
    </w:p>
    <w:p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1C017D" w:rsidRPr="000625E0" w:rsidRDefault="001C017D" w:rsidP="001C017D">
      <w:pPr>
        <w:pStyle w:val="PargrafodaLista"/>
        <w:ind w:left="0"/>
        <w:jc w:val="both"/>
      </w:pPr>
    </w:p>
    <w:p w:rsidR="001C017D" w:rsidRDefault="001C017D" w:rsidP="001C017D">
      <w:pPr>
        <w:pStyle w:val="PargrafodaLista"/>
        <w:ind w:left="0"/>
        <w:jc w:val="both"/>
      </w:pPr>
      <w:r w:rsidRPr="000625E0">
        <w:t>Antes de iniciar a aplicação da argamassa colante, verificar qual o tamanho do dente da desempenadeira a ser utilizada.</w:t>
      </w:r>
    </w:p>
    <w:p w:rsidR="009A7B2C" w:rsidRDefault="009A7B2C" w:rsidP="001C017D">
      <w:pPr>
        <w:pStyle w:val="PargrafodaLista"/>
        <w:ind w:left="0"/>
        <w:jc w:val="both"/>
      </w:pPr>
    </w:p>
    <w:p w:rsidR="001C017D" w:rsidRDefault="001C017D" w:rsidP="001C017D">
      <w:pPr>
        <w:autoSpaceDE w:val="0"/>
        <w:autoSpaceDN w:val="0"/>
        <w:adjustRightInd w:val="0"/>
        <w:jc w:val="both"/>
        <w:rPr>
          <w:iCs/>
          <w:szCs w:val="24"/>
        </w:rPr>
      </w:pPr>
      <w:r w:rsidRPr="000625E0">
        <w:rPr>
          <w:iCs/>
          <w:szCs w:val="24"/>
        </w:rPr>
        <w:t xml:space="preserve">Aplicação da Argamassa: </w:t>
      </w:r>
    </w:p>
    <w:p w:rsidR="00257C3A" w:rsidRDefault="00257C3A" w:rsidP="001C017D">
      <w:pPr>
        <w:autoSpaceDE w:val="0"/>
        <w:autoSpaceDN w:val="0"/>
        <w:adjustRightInd w:val="0"/>
        <w:jc w:val="both"/>
        <w:rPr>
          <w:iCs/>
          <w:szCs w:val="24"/>
        </w:rPr>
      </w:pPr>
    </w:p>
    <w:p w:rsidR="00257C3A" w:rsidRPr="000625E0" w:rsidRDefault="00257C3A" w:rsidP="001C017D">
      <w:pPr>
        <w:autoSpaceDE w:val="0"/>
        <w:autoSpaceDN w:val="0"/>
        <w:adjustRightInd w:val="0"/>
        <w:jc w:val="both"/>
        <w:rPr>
          <w:iCs/>
          <w:szCs w:val="24"/>
        </w:rPr>
      </w:pPr>
    </w:p>
    <w:p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1C017D" w:rsidRDefault="001C017D" w:rsidP="001C017D">
      <w:pPr>
        <w:pStyle w:val="PargrafodaLista"/>
        <w:ind w:left="0"/>
        <w:jc w:val="both"/>
      </w:pPr>
    </w:p>
    <w:p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1C017D" w:rsidRDefault="001C017D" w:rsidP="001C017D">
      <w:pPr>
        <w:pStyle w:val="PargrafodaLista"/>
        <w:ind w:left="0"/>
        <w:jc w:val="both"/>
      </w:pPr>
    </w:p>
    <w:p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DB7C28" w:rsidRDefault="00DB7C28" w:rsidP="001C017D">
      <w:pPr>
        <w:pStyle w:val="PargrafodaLista"/>
        <w:ind w:left="0"/>
        <w:jc w:val="both"/>
      </w:pPr>
    </w:p>
    <w:p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Limpar a superfície das peças cerâmicas com um pano úmido ou estopa, ou então com uma esponja, até remover todo o resíduo de argamassa.</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rsidR="001C017D" w:rsidRPr="00CF20EC" w:rsidRDefault="001C017D" w:rsidP="001C017D">
      <w:pPr>
        <w:pStyle w:val="PargrafodaLista"/>
        <w:ind w:left="0"/>
        <w:jc w:val="both"/>
      </w:pPr>
    </w:p>
    <w:p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1C017D"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rsidR="00257C3A" w:rsidRDefault="00257C3A" w:rsidP="001C017D">
      <w:pPr>
        <w:autoSpaceDE w:val="0"/>
        <w:autoSpaceDN w:val="0"/>
        <w:adjustRightInd w:val="0"/>
        <w:jc w:val="both"/>
      </w:pPr>
    </w:p>
    <w:p w:rsidR="00257C3A" w:rsidRDefault="00257C3A" w:rsidP="001C017D">
      <w:pPr>
        <w:autoSpaceDE w:val="0"/>
        <w:autoSpaceDN w:val="0"/>
        <w:adjustRightInd w:val="0"/>
        <w:jc w:val="both"/>
      </w:pPr>
    </w:p>
    <w:p w:rsidR="00257C3A" w:rsidRDefault="00257C3A" w:rsidP="001C017D">
      <w:pPr>
        <w:autoSpaceDE w:val="0"/>
        <w:autoSpaceDN w:val="0"/>
        <w:adjustRightInd w:val="0"/>
        <w:jc w:val="both"/>
      </w:pPr>
    </w:p>
    <w:p w:rsidR="00257C3A" w:rsidRDefault="00257C3A" w:rsidP="001C017D">
      <w:pPr>
        <w:autoSpaceDE w:val="0"/>
        <w:autoSpaceDN w:val="0"/>
        <w:adjustRightInd w:val="0"/>
        <w:jc w:val="both"/>
      </w:pPr>
    </w:p>
    <w:p w:rsidR="001C017D" w:rsidRPr="001C017D" w:rsidRDefault="001C017D" w:rsidP="001C017D">
      <w:pPr>
        <w:pStyle w:val="PargrafodaLista"/>
        <w:ind w:left="0"/>
        <w:jc w:val="both"/>
      </w:pPr>
    </w:p>
    <w:p w:rsidR="001C017D" w:rsidRPr="001C017D" w:rsidRDefault="001C017D" w:rsidP="001C017D">
      <w:pPr>
        <w:pStyle w:val="PargrafodaLista"/>
        <w:numPr>
          <w:ilvl w:val="0"/>
          <w:numId w:val="25"/>
        </w:numPr>
        <w:jc w:val="both"/>
        <w:rPr>
          <w:b/>
        </w:rPr>
      </w:pPr>
      <w:r w:rsidRPr="001C017D">
        <w:rPr>
          <w:b/>
        </w:rPr>
        <w:t>Azulejo</w:t>
      </w:r>
    </w:p>
    <w:p w:rsidR="001C017D" w:rsidRDefault="001C017D" w:rsidP="001C017D">
      <w:pPr>
        <w:jc w:val="both"/>
      </w:pPr>
      <w:r>
        <w:t>Todos os ambientes que possuem o símbolo triângulo com o número 01, serão os ambientes qu</w:t>
      </w:r>
      <w:r w:rsidR="00082DDA">
        <w:t xml:space="preserve">e precisam da troca ou de novos azulejos. </w:t>
      </w:r>
    </w:p>
    <w:p w:rsidR="001C017D" w:rsidRDefault="001C017D" w:rsidP="001C017D">
      <w:pPr>
        <w:jc w:val="both"/>
      </w:pPr>
      <w:r>
        <w:rPr>
          <w:noProof/>
        </w:rPr>
        <w:drawing>
          <wp:inline distT="0" distB="0" distL="0" distR="0" wp14:anchorId="4ABB4A80" wp14:editId="0E25DDAE">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52449" cy="245323"/>
                    </a:xfrm>
                    <a:prstGeom prst="rect">
                      <a:avLst/>
                    </a:prstGeom>
                  </pic:spPr>
                </pic:pic>
              </a:graphicData>
            </a:graphic>
          </wp:inline>
        </w:drawing>
      </w:r>
    </w:p>
    <w:p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1C017D" w:rsidRPr="00D71C00" w:rsidRDefault="001C017D" w:rsidP="001C017D">
      <w:pPr>
        <w:pStyle w:val="PargrafodaLista"/>
        <w:ind w:left="0"/>
        <w:jc w:val="both"/>
      </w:pPr>
    </w:p>
    <w:p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1C017D" w:rsidRPr="00D71C00" w:rsidRDefault="001C017D" w:rsidP="001C017D">
      <w:pPr>
        <w:pStyle w:val="PargrafodaLista"/>
        <w:numPr>
          <w:ilvl w:val="0"/>
          <w:numId w:val="28"/>
        </w:numPr>
        <w:jc w:val="both"/>
      </w:pPr>
      <w:r w:rsidRPr="00D71C00">
        <w:t>Os revestimentos deverão apresentar paramentos desempenados e aprumados;</w:t>
      </w:r>
    </w:p>
    <w:p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1C017D" w:rsidRPr="00D71C00" w:rsidRDefault="001C017D" w:rsidP="001C017D">
      <w:pPr>
        <w:pStyle w:val="PargrafodaLista"/>
        <w:numPr>
          <w:ilvl w:val="0"/>
          <w:numId w:val="28"/>
        </w:numPr>
        <w:jc w:val="both"/>
      </w:pPr>
      <w:r w:rsidRPr="00D71C00">
        <w:t>Caso necessário, a base deverá ser regularizada;</w:t>
      </w:r>
    </w:p>
    <w:p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1C017D" w:rsidRPr="00D71C00" w:rsidRDefault="001C017D" w:rsidP="001C017D">
      <w:pPr>
        <w:pStyle w:val="PargrafodaLista"/>
        <w:ind w:left="0"/>
        <w:jc w:val="both"/>
      </w:pPr>
    </w:p>
    <w:p w:rsidR="001C017D" w:rsidRPr="00D71C00" w:rsidRDefault="001C017D" w:rsidP="001C017D">
      <w:pPr>
        <w:pStyle w:val="PargrafodaLista"/>
        <w:ind w:left="0"/>
        <w:jc w:val="both"/>
      </w:pPr>
      <w:r w:rsidRPr="00D71C00">
        <w:t>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superfícies deverão ser abundantemente molhadas com o emprego de jato d’água, antes da aplicação do chapisco.</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rsidR="001C017D" w:rsidRPr="00D71C00" w:rsidRDefault="001C017D" w:rsidP="001C017D">
      <w:pPr>
        <w:pStyle w:val="PargrafodaLista"/>
        <w:ind w:left="0"/>
        <w:jc w:val="both"/>
      </w:pPr>
    </w:p>
    <w:p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rsidR="009A7B2C" w:rsidRPr="00D71C00" w:rsidRDefault="009A7B2C" w:rsidP="001C017D">
      <w:pPr>
        <w:pStyle w:val="PargrafodaLista"/>
        <w:ind w:left="0"/>
        <w:jc w:val="both"/>
      </w:pPr>
    </w:p>
    <w:p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rsidR="00CB2ECF" w:rsidRDefault="00CB2ECF" w:rsidP="001C017D">
      <w:pPr>
        <w:pStyle w:val="PargrafodaLista"/>
        <w:ind w:left="0"/>
        <w:jc w:val="both"/>
      </w:pPr>
    </w:p>
    <w:p w:rsidR="00CB2ECF" w:rsidRDefault="00CB2ECF" w:rsidP="001C017D">
      <w:pPr>
        <w:pStyle w:val="PargrafodaLista"/>
        <w:ind w:left="0"/>
        <w:jc w:val="both"/>
      </w:pPr>
    </w:p>
    <w:p w:rsidR="00CB2ECF" w:rsidRDefault="00CB2ECF" w:rsidP="001C017D">
      <w:pPr>
        <w:pStyle w:val="PargrafodaLista"/>
        <w:ind w:left="0"/>
        <w:jc w:val="both"/>
      </w:pPr>
    </w:p>
    <w:p w:rsidR="00CB2ECF" w:rsidRDefault="00CB2ECF" w:rsidP="001C017D">
      <w:pPr>
        <w:pStyle w:val="PargrafodaLista"/>
        <w:ind w:left="0"/>
        <w:jc w:val="both"/>
      </w:pPr>
    </w:p>
    <w:p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 superiores para verificação ou correção do prumo, com as peças já aplicadas nos cantos inferiores. Assentamento deve ser feito com argamassa colante, que proporcionam maior produtividade.</w:t>
      </w:r>
    </w:p>
    <w:p w:rsidR="001C017D" w:rsidRDefault="001C017D" w:rsidP="001C017D">
      <w:pPr>
        <w:pStyle w:val="PargrafodaLista"/>
        <w:ind w:left="0"/>
        <w:jc w:val="both"/>
      </w:pPr>
    </w:p>
    <w:p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Molhar o material antes do assentamento, mergulhando as peças cerâmicas em um reservatório com água.</w:t>
      </w:r>
    </w:p>
    <w:p w:rsidR="001C017D" w:rsidRDefault="001C017D" w:rsidP="001C017D">
      <w:pPr>
        <w:pStyle w:val="PargrafodaLista"/>
        <w:ind w:left="0"/>
        <w:jc w:val="both"/>
      </w:pPr>
    </w:p>
    <w:p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1C017D" w:rsidRDefault="001C017D" w:rsidP="001C017D">
      <w:pPr>
        <w:pStyle w:val="PargrafodaLista"/>
        <w:ind w:left="0"/>
        <w:jc w:val="both"/>
      </w:pPr>
    </w:p>
    <w:p w:rsidR="00325F94" w:rsidRPr="001C017D" w:rsidRDefault="00325F94" w:rsidP="00325F94">
      <w:pPr>
        <w:pStyle w:val="PargrafodaLista"/>
        <w:numPr>
          <w:ilvl w:val="0"/>
          <w:numId w:val="25"/>
        </w:numPr>
        <w:jc w:val="both"/>
        <w:rPr>
          <w:b/>
        </w:rPr>
      </w:pPr>
      <w:r>
        <w:rPr>
          <w:b/>
        </w:rPr>
        <w:t>Pintura</w:t>
      </w:r>
    </w:p>
    <w:p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rsidR="00325F94" w:rsidRDefault="00325F94" w:rsidP="00325F94">
      <w:pPr>
        <w:jc w:val="both"/>
      </w:pPr>
      <w:r>
        <w:rPr>
          <w:noProof/>
        </w:rPr>
        <w:drawing>
          <wp:inline distT="0" distB="0" distL="0" distR="0" wp14:anchorId="7A6CE771" wp14:editId="1177C22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198044" cy="318417"/>
                    </a:xfrm>
                    <a:prstGeom prst="rect">
                      <a:avLst/>
                    </a:prstGeom>
                  </pic:spPr>
                </pic:pic>
              </a:graphicData>
            </a:graphic>
          </wp:inline>
        </w:drawing>
      </w:r>
    </w:p>
    <w:p w:rsidR="00325F94" w:rsidRDefault="00325F94" w:rsidP="00325F94">
      <w:pPr>
        <w:jc w:val="both"/>
      </w:pPr>
      <w:r>
        <w:t xml:space="preserve">Toda vez que for realizar pintura na escola, deverá seguir os padrões de tinta utilizados pela </w:t>
      </w:r>
      <w:r>
        <w:rPr>
          <w:b/>
        </w:rPr>
        <w:t>PREFEITURA MUNICIPAL DE ITAPEVI.</w:t>
      </w:r>
    </w:p>
    <w:p w:rsidR="008E1393" w:rsidRDefault="00325F94" w:rsidP="008E1393">
      <w:pPr>
        <w:rPr>
          <w:lang w:eastAsia="en-US"/>
        </w:rPr>
      </w:pPr>
      <w:r>
        <w:rPr>
          <w:lang w:eastAsia="en-US"/>
        </w:rPr>
        <w:t>As paredes internas receberão dois tipos de tinta:</w:t>
      </w:r>
    </w:p>
    <w:p w:rsidR="00325F94" w:rsidRDefault="00325F94" w:rsidP="00325F94">
      <w:pPr>
        <w:pStyle w:val="PargrafodaLista"/>
        <w:numPr>
          <w:ilvl w:val="0"/>
          <w:numId w:val="33"/>
        </w:numPr>
        <w:rPr>
          <w:lang w:eastAsia="en-US"/>
        </w:rPr>
      </w:pPr>
      <w:r>
        <w:rPr>
          <w:lang w:eastAsia="en-US"/>
        </w:rPr>
        <w:t>Na borda inferior, até uma altura de 1,20m deverá ser pintado com tinta esmalte sintético na cor Azul Mar;</w:t>
      </w:r>
    </w:p>
    <w:p w:rsidR="00CB2ECF" w:rsidRDefault="00CB2ECF" w:rsidP="00CB2ECF">
      <w:pPr>
        <w:rPr>
          <w:lang w:eastAsia="en-US"/>
        </w:rPr>
      </w:pPr>
    </w:p>
    <w:p w:rsidR="00257C3A" w:rsidRDefault="00257C3A" w:rsidP="00257C3A">
      <w:pPr>
        <w:rPr>
          <w:lang w:eastAsia="en-US"/>
        </w:rPr>
      </w:pPr>
    </w:p>
    <w:p w:rsidR="00257C3A" w:rsidRDefault="00257C3A" w:rsidP="00257C3A">
      <w:pPr>
        <w:rPr>
          <w:lang w:eastAsia="en-US"/>
        </w:rPr>
      </w:pPr>
    </w:p>
    <w:p w:rsidR="00325F94" w:rsidRDefault="00325F94" w:rsidP="00325F94">
      <w:pPr>
        <w:pStyle w:val="PargrafodaLista"/>
        <w:numPr>
          <w:ilvl w:val="0"/>
          <w:numId w:val="33"/>
        </w:numPr>
        <w:rPr>
          <w:lang w:eastAsia="en-US"/>
        </w:rPr>
      </w:pPr>
      <w:r>
        <w:rPr>
          <w:lang w:eastAsia="en-US"/>
        </w:rPr>
        <w:t>No restante da parede, acima de 1,20m até o teto, deverá ser pintado com tinta látex acrílico fosco na cor Branco Neve.</w:t>
      </w:r>
    </w:p>
    <w:p w:rsidR="00CD4A9F" w:rsidRDefault="00CD4A9F" w:rsidP="00CD4A9F">
      <w:pPr>
        <w:rPr>
          <w:lang w:eastAsia="en-US"/>
        </w:rPr>
      </w:pPr>
      <w:r>
        <w:rPr>
          <w:lang w:eastAsia="en-US"/>
        </w:rPr>
        <w:t>As paredes externas receberão 3 tipos de tinta:</w:t>
      </w:r>
    </w:p>
    <w:p w:rsidR="00CD4A9F" w:rsidRDefault="00CD4A9F" w:rsidP="00CD4A9F">
      <w:pPr>
        <w:pStyle w:val="PargrafodaLista"/>
        <w:numPr>
          <w:ilvl w:val="0"/>
          <w:numId w:val="34"/>
        </w:numPr>
        <w:rPr>
          <w:lang w:eastAsia="en-US"/>
        </w:rPr>
      </w:pPr>
      <w:r>
        <w:rPr>
          <w:lang w:eastAsia="en-US"/>
        </w:rPr>
        <w:t xml:space="preserve">Na borda inferior, com altura de 0,60cm, deverá ser pintado com tinta esmalte sintético na cor Azul </w:t>
      </w:r>
      <w:proofErr w:type="gramStart"/>
      <w:r>
        <w:rPr>
          <w:lang w:eastAsia="en-US"/>
        </w:rPr>
        <w:t>França ;</w:t>
      </w:r>
      <w:proofErr w:type="gramEnd"/>
    </w:p>
    <w:p w:rsidR="00CD4A9F" w:rsidRDefault="00CD4A9F" w:rsidP="00CD4A9F">
      <w:pPr>
        <w:pStyle w:val="PargrafodaLista"/>
        <w:numPr>
          <w:ilvl w:val="0"/>
          <w:numId w:val="34"/>
        </w:numPr>
        <w:rPr>
          <w:lang w:eastAsia="en-US"/>
        </w:rPr>
      </w:pPr>
      <w:r>
        <w:rPr>
          <w:lang w:eastAsia="en-US"/>
        </w:rPr>
        <w:t>Faixa de 0,10cm, pintado com tinta látex acrílico fosco na cor Branco Neve;</w:t>
      </w:r>
    </w:p>
    <w:p w:rsidR="00CD4A9F" w:rsidRDefault="00CD4A9F" w:rsidP="00CD4A9F">
      <w:pPr>
        <w:pStyle w:val="PargrafodaLista"/>
        <w:numPr>
          <w:ilvl w:val="0"/>
          <w:numId w:val="34"/>
        </w:numPr>
        <w:rPr>
          <w:lang w:eastAsia="en-US"/>
        </w:rPr>
      </w:pPr>
      <w:r>
        <w:rPr>
          <w:lang w:eastAsia="en-US"/>
        </w:rPr>
        <w:t>Faixa de 0,15cm, pintado com tinta esmalte sintético na cor Azul Mar;</w:t>
      </w:r>
    </w:p>
    <w:p w:rsidR="00CD4A9F" w:rsidRDefault="00CD4A9F" w:rsidP="00CD4A9F">
      <w:pPr>
        <w:pStyle w:val="PargrafodaLista"/>
        <w:numPr>
          <w:ilvl w:val="0"/>
          <w:numId w:val="34"/>
        </w:numPr>
        <w:rPr>
          <w:lang w:eastAsia="en-US"/>
        </w:rPr>
      </w:pPr>
      <w:r>
        <w:rPr>
          <w:lang w:eastAsia="en-US"/>
        </w:rPr>
        <w:t>Restante da parede até o teto, pintado com tinta látex acrílico fosco na cor Branco Neve.</w:t>
      </w:r>
    </w:p>
    <w:p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rsidR="00325F94" w:rsidRPr="004F4C3C" w:rsidRDefault="00325F94" w:rsidP="00325F94">
      <w:pPr>
        <w:jc w:val="both"/>
      </w:pPr>
      <w:r w:rsidRPr="004F4C3C">
        <w:t>Os padrões de preparo das superfícies deverão ser adequados aos graus de intemperismo apresentados pelas superfícies metálicas.</w:t>
      </w:r>
    </w:p>
    <w:p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325F94" w:rsidRDefault="00325F94" w:rsidP="00325F94">
      <w:pPr>
        <w:jc w:val="both"/>
      </w:pPr>
      <w:r w:rsidRPr="00325F94">
        <w:t>Cada demão de tinta só poderá ser aplicada quando a precedente estiver completamente seca, convindo observar um intervalo mínimo de 24 horas entre demãos sucessivas, salvo especificação em contrário.</w:t>
      </w:r>
    </w:p>
    <w:p w:rsidR="00BE3097" w:rsidRDefault="00BE3097" w:rsidP="00BE3097">
      <w:pPr>
        <w:pStyle w:val="PargrafodaLista"/>
        <w:numPr>
          <w:ilvl w:val="0"/>
          <w:numId w:val="25"/>
        </w:numPr>
        <w:jc w:val="both"/>
      </w:pPr>
      <w:r>
        <w:rPr>
          <w:b/>
        </w:rPr>
        <w:t>Pintura de teto</w:t>
      </w:r>
    </w:p>
    <w:p w:rsidR="00BE3097" w:rsidRDefault="00BE3097" w:rsidP="00BE3097">
      <w:pPr>
        <w:jc w:val="both"/>
        <w:rPr>
          <w:noProof/>
        </w:rPr>
      </w:pPr>
      <w:r>
        <w:t>Todos os ambientes que possuem o símbolo redondo com o número 02, serão os ambientes que p</w:t>
      </w:r>
      <w:r w:rsidR="00082DDA">
        <w:t>recisam da nova pintura no teto, com correção do reboco danificado, devido a retirada de paredes de alvenaria.</w:t>
      </w:r>
    </w:p>
    <w:p w:rsidR="00BE3097" w:rsidRDefault="00BE3097" w:rsidP="00BE3097">
      <w:pPr>
        <w:jc w:val="both"/>
      </w:pPr>
      <w:r>
        <w:rPr>
          <w:noProof/>
        </w:rPr>
        <w:drawing>
          <wp:inline distT="0" distB="0" distL="0" distR="0" wp14:anchorId="71CDCC38" wp14:editId="095CF660">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107112" cy="286734"/>
                    </a:xfrm>
                    <a:prstGeom prst="rect">
                      <a:avLst/>
                    </a:prstGeom>
                  </pic:spPr>
                </pic:pic>
              </a:graphicData>
            </a:graphic>
          </wp:inline>
        </w:drawing>
      </w:r>
    </w:p>
    <w:p w:rsidR="00BE3097" w:rsidRDefault="00373E4F" w:rsidP="00BE3097">
      <w:pPr>
        <w:jc w:val="both"/>
      </w:pPr>
      <w:r>
        <w:t>Nos locais em que precisa de pintura de teto, são locais com laje existente que devido as reformas nas paredes, precisam de reparos.</w:t>
      </w:r>
    </w:p>
    <w:p w:rsidR="00CD4A9F" w:rsidRDefault="00CD4A9F" w:rsidP="00373E4F">
      <w:pPr>
        <w:jc w:val="both"/>
      </w:pPr>
    </w:p>
    <w:p w:rsidR="00CD4A9F" w:rsidRDefault="00CD4A9F" w:rsidP="00373E4F">
      <w:pPr>
        <w:jc w:val="both"/>
      </w:pPr>
    </w:p>
    <w:p w:rsidR="00373E4F" w:rsidRPr="00373E4F" w:rsidRDefault="00373E4F" w:rsidP="00373E4F">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373E4F" w:rsidRDefault="00373E4F" w:rsidP="00373E4F">
      <w:pPr>
        <w:jc w:val="both"/>
      </w:pPr>
      <w:r w:rsidRPr="00373E4F">
        <w:t>Aplicar as camadas finas de massa e em pequeno</w:t>
      </w:r>
      <w:r w:rsidR="00CD4A9F">
        <w:t>s</w:t>
      </w:r>
      <w:r w:rsidRPr="00373E4F">
        <w:t xml:space="preserve"> espaços (cerca de 2m²), de modo que em 2 minutos possa utilizar a desempenadeira para retirar o excesso de massa.</w:t>
      </w:r>
    </w:p>
    <w:p w:rsidR="00373E4F" w:rsidRDefault="00373E4F" w:rsidP="00373E4F">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373E4F" w:rsidRDefault="00373E4F" w:rsidP="00373E4F">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373E4F" w:rsidRPr="00373E4F" w:rsidRDefault="00373E4F" w:rsidP="00373E4F">
      <w:pPr>
        <w:jc w:val="both"/>
      </w:pPr>
      <w:r>
        <w:t>Após, aplicar selador e pintura.</w:t>
      </w:r>
    </w:p>
    <w:p w:rsidR="00373E4F" w:rsidRPr="004F4C3C" w:rsidRDefault="00373E4F" w:rsidP="00373E4F">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73E4F" w:rsidRDefault="00373E4F" w:rsidP="00373E4F">
      <w:pPr>
        <w:jc w:val="both"/>
      </w:pPr>
      <w:r w:rsidRPr="004F4C3C">
        <w:t>A eliminação de poeiras deverá ser completa, tomando-se precauções específicas contra o levantamento de pó durante os trabalhos de pintura, até que as tintas sequem completamente.</w:t>
      </w:r>
    </w:p>
    <w:p w:rsidR="00373E4F" w:rsidRDefault="00373E4F" w:rsidP="00373E4F">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373E4F" w:rsidRDefault="00373E4F" w:rsidP="00373E4F">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rsidR="00373E4F" w:rsidRDefault="00373E4F" w:rsidP="00373E4F">
      <w:pPr>
        <w:jc w:val="both"/>
      </w:pPr>
      <w:r w:rsidRPr="004F4C3C">
        <w:t>Cada demão de tinta só poderá ser aplicada quando a precedente estiver completamente seca, convindo observar um intervalo mínimo de 24 horas entre demãos sucessivas, salvo especificação em contrário.</w:t>
      </w:r>
    </w:p>
    <w:p w:rsidR="00F65C8B" w:rsidRPr="00344F48" w:rsidRDefault="00F65C8B" w:rsidP="00344F48">
      <w:pPr>
        <w:pStyle w:val="Legenda"/>
      </w:pPr>
    </w:p>
    <w:p w:rsidR="005228F1" w:rsidRDefault="005228F1" w:rsidP="001F5C76">
      <w:pPr>
        <w:pStyle w:val="Ttulo2"/>
      </w:pPr>
      <w:bookmarkStart w:id="74" w:name="_Toc65500545"/>
      <w:r>
        <w:t>Portas</w:t>
      </w:r>
      <w:bookmarkEnd w:id="74"/>
    </w:p>
    <w:p w:rsidR="005228F1" w:rsidRDefault="005228F1" w:rsidP="00B82F3E">
      <w:pPr>
        <w:pStyle w:val="Legenda"/>
        <w:rPr>
          <w:lang w:eastAsia="en-US"/>
        </w:rPr>
      </w:pPr>
    </w:p>
    <w:p w:rsidR="004F0AAE" w:rsidRDefault="004F0AAE" w:rsidP="004F0AAE">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 xml:space="preserve">o livre de 0,30 m entre a parede e a porta, e quando abrirem no </w:t>
      </w:r>
      <w:r w:rsidRPr="00836CC8">
        <w:lastRenderedPageBreak/>
        <w:t>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4F0AAE" w:rsidRDefault="004F0AAE" w:rsidP="004F0AAE">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4F0AAE" w:rsidRDefault="004F0AAE" w:rsidP="004F0AAE">
      <w:pPr>
        <w:autoSpaceDE w:val="0"/>
        <w:autoSpaceDN w:val="0"/>
        <w:adjustRightInd w:val="0"/>
        <w:spacing w:after="0" w:line="240" w:lineRule="auto"/>
        <w:jc w:val="center"/>
      </w:pPr>
      <w:r>
        <w:rPr>
          <w:noProof/>
        </w:rPr>
        <w:drawing>
          <wp:inline distT="0" distB="0" distL="0" distR="0" wp14:anchorId="2BAF9584" wp14:editId="0A07C3B2">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48630" cy="2077184"/>
                    </a:xfrm>
                    <a:prstGeom prst="rect">
                      <a:avLst/>
                    </a:prstGeom>
                  </pic:spPr>
                </pic:pic>
              </a:graphicData>
            </a:graphic>
          </wp:inline>
        </w:drawing>
      </w:r>
    </w:p>
    <w:p w:rsidR="004F0AAE" w:rsidRDefault="004F0AAE" w:rsidP="004F0AAE">
      <w:pPr>
        <w:spacing w:line="240" w:lineRule="auto"/>
        <w:jc w:val="center"/>
        <w:rPr>
          <w:sz w:val="20"/>
          <w:szCs w:val="20"/>
          <w:lang w:eastAsia="en-US"/>
        </w:rPr>
      </w:pPr>
      <w:r>
        <w:rPr>
          <w:sz w:val="20"/>
          <w:szCs w:val="20"/>
          <w:lang w:eastAsia="en-US"/>
        </w:rPr>
        <w:t>Deslocamento Frontal</w:t>
      </w:r>
    </w:p>
    <w:p w:rsidR="004F0AAE" w:rsidRDefault="004F0AAE" w:rsidP="004F0AAE">
      <w:pPr>
        <w:autoSpaceDE w:val="0"/>
        <w:autoSpaceDN w:val="0"/>
        <w:adjustRightInd w:val="0"/>
        <w:spacing w:after="0" w:line="240" w:lineRule="auto"/>
        <w:jc w:val="center"/>
        <w:rPr>
          <w:sz w:val="20"/>
          <w:szCs w:val="20"/>
          <w:lang w:eastAsia="en-US"/>
        </w:rPr>
      </w:pPr>
      <w:r>
        <w:rPr>
          <w:sz w:val="20"/>
          <w:szCs w:val="20"/>
          <w:lang w:eastAsia="en-US"/>
        </w:rPr>
        <w:t>Fonte: NBR 9050/2020</w:t>
      </w:r>
    </w:p>
    <w:p w:rsidR="004F0AAE" w:rsidRDefault="004F0AAE" w:rsidP="004F0AAE">
      <w:pPr>
        <w:autoSpaceDE w:val="0"/>
        <w:autoSpaceDN w:val="0"/>
        <w:adjustRightInd w:val="0"/>
        <w:spacing w:after="0" w:line="240" w:lineRule="auto"/>
        <w:jc w:val="center"/>
        <w:rPr>
          <w:sz w:val="20"/>
          <w:szCs w:val="20"/>
          <w:lang w:eastAsia="en-US"/>
        </w:rPr>
      </w:pPr>
    </w:p>
    <w:p w:rsidR="004F0AAE" w:rsidRDefault="004F0AAE" w:rsidP="004F0AAE">
      <w:pPr>
        <w:autoSpaceDE w:val="0"/>
        <w:autoSpaceDN w:val="0"/>
        <w:adjustRightInd w:val="0"/>
        <w:spacing w:after="0" w:line="240" w:lineRule="auto"/>
        <w:jc w:val="both"/>
      </w:pPr>
    </w:p>
    <w:p w:rsidR="004F0AAE" w:rsidRDefault="004F0AAE" w:rsidP="004F0AAE">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4F0AAE" w:rsidRDefault="004F0AAE" w:rsidP="004F0AAE">
      <w:pPr>
        <w:autoSpaceDE w:val="0"/>
        <w:autoSpaceDN w:val="0"/>
        <w:adjustRightInd w:val="0"/>
        <w:spacing w:after="0"/>
        <w:jc w:val="both"/>
      </w:pPr>
    </w:p>
    <w:p w:rsidR="004F0AAE" w:rsidRPr="009A0F81" w:rsidRDefault="004F0AAE" w:rsidP="004F0AAE">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rsidR="004F0AAE" w:rsidRPr="009A0F81"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4F0AAE" w:rsidRPr="00FD52CD"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rsidR="004F0AAE" w:rsidRDefault="004F0AAE" w:rsidP="004F0AAE">
      <w:pPr>
        <w:autoSpaceDE w:val="0"/>
        <w:autoSpaceDN w:val="0"/>
        <w:adjustRightInd w:val="0"/>
        <w:spacing w:after="0"/>
        <w:jc w:val="both"/>
      </w:pPr>
    </w:p>
    <w:p w:rsidR="004F0AAE" w:rsidRDefault="004F0AAE" w:rsidP="004F0AAE">
      <w:pPr>
        <w:autoSpaceDE w:val="0"/>
        <w:autoSpaceDN w:val="0"/>
        <w:adjustRightInd w:val="0"/>
        <w:spacing w:after="0"/>
        <w:jc w:val="both"/>
      </w:pPr>
      <w:r>
        <w:t>As botoeiras, devem ser instaladas fora da área de abertura da folha da porta e à altura de alcance entre 0,80 m e 1,00 m, conforme item 6.11.2.9 da NBR 9050.</w:t>
      </w:r>
    </w:p>
    <w:p w:rsidR="004F0AAE" w:rsidRDefault="004F0AAE" w:rsidP="004F0AAE">
      <w:pPr>
        <w:autoSpaceDE w:val="0"/>
        <w:autoSpaceDN w:val="0"/>
        <w:adjustRightInd w:val="0"/>
        <w:spacing w:after="0"/>
        <w:jc w:val="both"/>
      </w:pP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E06ED7" w:rsidRDefault="00E06ED7"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B7C28" w:rsidRDefault="00DB7C28"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133183" cy="2027281"/>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DE4199" w:rsidRDefault="00DE4199" w:rsidP="00B17915">
      <w:pPr>
        <w:jc w:val="both"/>
      </w:pPr>
      <w:r>
        <w:t>Nas PM.01 instaladas nos sanitários coletivos, terão placa de sinalização visual do respectivo sanitário.</w:t>
      </w:r>
    </w:p>
    <w:p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31088C">
      <w:pPr>
        <w:autoSpaceDE w:val="0"/>
        <w:autoSpaceDN w:val="0"/>
        <w:adjustRightInd w:val="0"/>
        <w:spacing w:after="0" w:line="240" w:lineRule="auto"/>
      </w:pPr>
    </w:p>
    <w:p w:rsidR="00D43A84" w:rsidRDefault="00D43A84" w:rsidP="00D43A84">
      <w:pPr>
        <w:autoSpaceDE w:val="0"/>
        <w:autoSpaceDN w:val="0"/>
        <w:adjustRightInd w:val="0"/>
        <w:spacing w:after="0" w:line="240" w:lineRule="auto"/>
        <w:jc w:val="center"/>
        <w:rPr>
          <w:sz w:val="20"/>
          <w:szCs w:val="20"/>
          <w:lang w:eastAsia="en-US"/>
        </w:rPr>
      </w:pPr>
    </w:p>
    <w:p w:rsidR="00026688" w:rsidRDefault="00026688" w:rsidP="00026688">
      <w:pPr>
        <w:jc w:val="both"/>
      </w:pPr>
      <w:r>
        <w:t>Nas PM.01 instaladas nos sanitários acessíveis P.C.D., possui alguns componentes necessários para atender aos requisitos de acessibilidade como:</w:t>
      </w:r>
    </w:p>
    <w:p w:rsidR="00AB25B1" w:rsidRDefault="00AB25B1" w:rsidP="00AB25B1">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AB25B1" w:rsidRPr="009A0F81" w:rsidRDefault="00AB25B1" w:rsidP="00AB25B1">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 xml:space="preserve">nimo de 0,30 m, afastado 0,10 m do </w:t>
      </w:r>
      <w:r w:rsidRPr="009A0F81">
        <w:lastRenderedPageBreak/>
        <w:t>batente. Os puxadores devem ser instalados a uma altura medida da metade do puxador at</w:t>
      </w:r>
      <w:r w:rsidRPr="009A0F81">
        <w:rPr>
          <w:rFonts w:hint="eastAsia"/>
        </w:rPr>
        <w:t>é</w:t>
      </w:r>
      <w:r w:rsidRPr="009A0F81">
        <w:t xml:space="preserve"> o piso acabado de 0,80 m a 1,10 m.</w:t>
      </w:r>
    </w:p>
    <w:p w:rsidR="00AB25B1" w:rsidRDefault="00AB25B1" w:rsidP="00AB25B1">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AB25B1" w:rsidRDefault="00AB25B1" w:rsidP="00AB25B1">
      <w:pPr>
        <w:jc w:val="both"/>
        <w:rPr>
          <w:lang w:eastAsia="en-US"/>
        </w:rPr>
      </w:pPr>
    </w:p>
    <w:p w:rsidR="00AB25B1" w:rsidRDefault="00AB25B1" w:rsidP="00AB25B1">
      <w:pPr>
        <w:jc w:val="center"/>
        <w:rPr>
          <w:lang w:eastAsia="en-US"/>
        </w:rPr>
      </w:pPr>
      <w:r>
        <w:rPr>
          <w:noProof/>
        </w:rPr>
        <w:drawing>
          <wp:inline distT="0" distB="0" distL="0" distR="0" wp14:anchorId="4F8B7014" wp14:editId="33578AE7">
            <wp:extent cx="1361908" cy="1367882"/>
            <wp:effectExtent l="0" t="0" r="0" b="381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72066" cy="1378085"/>
                    </a:xfrm>
                    <a:prstGeom prst="rect">
                      <a:avLst/>
                    </a:prstGeom>
                  </pic:spPr>
                </pic:pic>
              </a:graphicData>
            </a:graphic>
          </wp:inline>
        </w:drawing>
      </w:r>
    </w:p>
    <w:p w:rsidR="00AB25B1" w:rsidRDefault="00AB25B1" w:rsidP="00AB25B1">
      <w:pPr>
        <w:spacing w:after="0" w:line="360" w:lineRule="auto"/>
        <w:jc w:val="center"/>
        <w:rPr>
          <w:sz w:val="20"/>
          <w:szCs w:val="20"/>
          <w:lang w:eastAsia="en-US"/>
        </w:rPr>
      </w:pPr>
      <w:r>
        <w:rPr>
          <w:sz w:val="20"/>
          <w:szCs w:val="20"/>
          <w:lang w:eastAsia="en-US"/>
        </w:rPr>
        <w:t>Símbolo SIA – branco sobre fundo preto</w:t>
      </w:r>
    </w:p>
    <w:p w:rsidR="00AB25B1" w:rsidRDefault="00AB25B1" w:rsidP="00AB25B1">
      <w:pPr>
        <w:spacing w:after="0" w:line="360" w:lineRule="auto"/>
        <w:jc w:val="center"/>
        <w:rPr>
          <w:sz w:val="20"/>
          <w:szCs w:val="20"/>
          <w:lang w:eastAsia="en-US"/>
        </w:rPr>
      </w:pPr>
      <w:r>
        <w:rPr>
          <w:sz w:val="20"/>
          <w:szCs w:val="20"/>
          <w:lang w:eastAsia="en-US"/>
        </w:rPr>
        <w:t>Fonte: NBR 9050/2020</w:t>
      </w:r>
    </w:p>
    <w:p w:rsidR="00AB25B1" w:rsidRDefault="00AB25B1" w:rsidP="00AB25B1">
      <w:pPr>
        <w:autoSpaceDE w:val="0"/>
        <w:autoSpaceDN w:val="0"/>
        <w:adjustRightInd w:val="0"/>
        <w:spacing w:after="0" w:line="240" w:lineRule="auto"/>
        <w:jc w:val="center"/>
        <w:rPr>
          <w:sz w:val="20"/>
          <w:szCs w:val="20"/>
          <w:lang w:eastAsia="en-US"/>
        </w:rPr>
      </w:pPr>
    </w:p>
    <w:p w:rsidR="003777D6" w:rsidRPr="005228F1" w:rsidRDefault="003777D6" w:rsidP="00DE4199">
      <w:pPr>
        <w:autoSpaceDE w:val="0"/>
        <w:autoSpaceDN w:val="0"/>
        <w:adjustRightInd w:val="0"/>
        <w:spacing w:after="0" w:line="240" w:lineRule="auto"/>
        <w:jc w:val="center"/>
      </w:pPr>
    </w:p>
    <w:p w:rsidR="00DE4199" w:rsidRPr="00D670C1" w:rsidRDefault="00DE4199" w:rsidP="00344F48">
      <w:pPr>
        <w:pStyle w:val="Legenda"/>
      </w:pPr>
    </w:p>
    <w:p w:rsidR="00257C3A" w:rsidRDefault="00DE4199" w:rsidP="00DE4199">
      <w:pPr>
        <w:pStyle w:val="PargrafodaLista"/>
        <w:numPr>
          <w:ilvl w:val="0"/>
          <w:numId w:val="25"/>
        </w:numPr>
        <w:jc w:val="both"/>
        <w:rPr>
          <w:b/>
        </w:rPr>
      </w:pPr>
      <w:r>
        <w:rPr>
          <w:b/>
        </w:rPr>
        <w:t>Porta PM.02</w:t>
      </w:r>
    </w:p>
    <w:p w:rsidR="00257C3A" w:rsidRDefault="00257C3A" w:rsidP="00257C3A">
      <w:pPr>
        <w:jc w:val="both"/>
      </w:pPr>
      <w:r>
        <w:t>A porta PM.02 r</w:t>
      </w:r>
      <w:r w:rsidRPr="00D670C1">
        <w:t>efere-se à</w:t>
      </w:r>
      <w:r>
        <w:t xml:space="preserve"> porta PF-30</w:t>
      </w:r>
      <w:r w:rsidRPr="00D670C1">
        <w:t xml:space="preserve"> padrão FDE</w:t>
      </w:r>
      <w:r>
        <w:t xml:space="preserve">, alterada e ajustada, </w:t>
      </w:r>
      <w:r>
        <w:tab/>
        <w:t xml:space="preserve">com largura livre de passagem de 0,832m em uma das folhas, para atender as necessidades de reforma e de </w:t>
      </w:r>
      <w:proofErr w:type="gramStart"/>
      <w:r>
        <w:t xml:space="preserve">acessibilidade,  </w:t>
      </w:r>
      <w:r w:rsidRPr="00D670C1">
        <w:t>conforme</w:t>
      </w:r>
      <w:proofErr w:type="gramEnd"/>
      <w:r w:rsidRPr="00D670C1">
        <w:t xml:space="preserve"> modelo em anexo a este memorial</w:t>
      </w:r>
      <w:r>
        <w:t>. Será instalada na cozinha.</w:t>
      </w:r>
    </w:p>
    <w:p w:rsidR="00AB25B1" w:rsidRDefault="00AB25B1" w:rsidP="00257C3A">
      <w:pPr>
        <w:jc w:val="both"/>
      </w:pPr>
    </w:p>
    <w:p w:rsidR="00AB25B1" w:rsidRDefault="00AB25B1" w:rsidP="00257C3A">
      <w:pPr>
        <w:jc w:val="both"/>
      </w:pPr>
    </w:p>
    <w:p w:rsidR="00AB25B1" w:rsidRDefault="00AB25B1" w:rsidP="00257C3A">
      <w:pPr>
        <w:jc w:val="both"/>
      </w:pPr>
    </w:p>
    <w:p w:rsidR="00257C3A" w:rsidRDefault="00257C3A" w:rsidP="00257C3A">
      <w:pPr>
        <w:jc w:val="both"/>
      </w:pPr>
      <w:r>
        <w:t xml:space="preserve">É uma porta de abrir de duas folhas em chapa de aço galvanizada, com ventilação permanente na sua face inferior, pintada com tinta esmalte sintético sobre fundo para galvanizados na cor azul </w:t>
      </w:r>
      <w:proofErr w:type="spellStart"/>
      <w:r>
        <w:t>frança</w:t>
      </w:r>
      <w:proofErr w:type="spellEnd"/>
      <w:r>
        <w:t>.</w:t>
      </w:r>
    </w:p>
    <w:p w:rsidR="00257C3A" w:rsidRDefault="00257C3A" w:rsidP="00257C3A">
      <w:pPr>
        <w:jc w:val="both"/>
      </w:pPr>
      <w:r>
        <w:t>De acordo com a NBR 9050, em portas de duas folhas, pelo menos uma delas deve ter vão livre de 0,80m. Para o correto dimensionamento, deverá ser seguido o detalhamento da figura abaixo:</w:t>
      </w:r>
    </w:p>
    <w:p w:rsidR="00F5404B" w:rsidRDefault="00F5404B" w:rsidP="00675A71">
      <w:pPr>
        <w:pStyle w:val="PargrafodaLista"/>
        <w:numPr>
          <w:ilvl w:val="0"/>
          <w:numId w:val="25"/>
        </w:numPr>
        <w:jc w:val="both"/>
      </w:pPr>
      <w:r w:rsidRPr="00F5404B">
        <w:rPr>
          <w:b/>
        </w:rPr>
        <w:t>Porta PM.03</w:t>
      </w:r>
    </w:p>
    <w:p w:rsidR="00281C7D" w:rsidRDefault="00281C7D" w:rsidP="00281C7D">
      <w:pPr>
        <w:autoSpaceDE w:val="0"/>
        <w:autoSpaceDN w:val="0"/>
        <w:adjustRightInd w:val="0"/>
        <w:spacing w:after="0" w:line="240" w:lineRule="auto"/>
        <w:jc w:val="center"/>
        <w:rPr>
          <w:sz w:val="20"/>
          <w:szCs w:val="20"/>
          <w:lang w:eastAsia="en-US"/>
        </w:rPr>
      </w:pPr>
    </w:p>
    <w:p w:rsidR="00AC2382" w:rsidRDefault="00AC2382" w:rsidP="00281C7D">
      <w:pPr>
        <w:autoSpaceDE w:val="0"/>
        <w:autoSpaceDN w:val="0"/>
        <w:adjustRightInd w:val="0"/>
        <w:spacing w:after="0" w:line="240" w:lineRule="auto"/>
        <w:jc w:val="center"/>
        <w:rPr>
          <w:sz w:val="20"/>
          <w:szCs w:val="20"/>
          <w:lang w:eastAsia="en-US"/>
        </w:rPr>
      </w:pPr>
    </w:p>
    <w:p w:rsidR="00AC2382" w:rsidRDefault="00AC2382" w:rsidP="00AC2382">
      <w:pPr>
        <w:jc w:val="both"/>
      </w:pPr>
      <w:r>
        <w:t>A porta PM.03 r</w:t>
      </w:r>
      <w:r w:rsidRPr="00D670C1">
        <w:t>efere-se à</w:t>
      </w:r>
      <w:r>
        <w:t xml:space="preserve"> porta PM-83</w:t>
      </w:r>
      <w:r w:rsidRPr="00D670C1">
        <w:t xml:space="preserve"> padrão FDE</w:t>
      </w:r>
      <w:r>
        <w:t>, com largura livre de vão de passagem de 0,80cm</w:t>
      </w:r>
      <w:r w:rsidRPr="00D670C1">
        <w:t>, conforme modelo em anexo a este memorial</w:t>
      </w:r>
      <w:r>
        <w:t>. Será instalada na despensa e no berçário.</w:t>
      </w:r>
    </w:p>
    <w:p w:rsidR="00AC2382" w:rsidRDefault="00AC2382" w:rsidP="00AC2382">
      <w:pPr>
        <w:jc w:val="both"/>
      </w:pPr>
      <w:r>
        <w:lastRenderedPageBreak/>
        <w:t xml:space="preserve">É uma porta de madeira sarrafeada, maciça de 35mm, revestida em ambas as faces com painel de madeira compensada, pintada com tinta esmalte ou óleo sobre fundo para madeira, na cor azul </w:t>
      </w:r>
      <w:proofErr w:type="spellStart"/>
      <w:r>
        <w:t>frança</w:t>
      </w:r>
      <w:proofErr w:type="spellEnd"/>
      <w:r>
        <w:t>.</w:t>
      </w:r>
    </w:p>
    <w:p w:rsidR="00AC2382" w:rsidRDefault="00AC2382" w:rsidP="00AC2382">
      <w:pPr>
        <w:jc w:val="both"/>
      </w:pPr>
      <w:r>
        <w:t>É uma porta de correr, e por este motivo, o vão livre de abertura entre batentes deve ser de 0,95cm devido ao puxador que impede o recolhimento total da folha da porta, garantindo assim o vão livre de passagem de 0,80m. Para o correto fechamento da porta, a largura da folha tem 1,01 m.</w:t>
      </w:r>
    </w:p>
    <w:p w:rsidR="00AC2382" w:rsidRDefault="00AC2382" w:rsidP="00AC2382">
      <w:pPr>
        <w:jc w:val="both"/>
      </w:pPr>
      <w:r>
        <w:t xml:space="preserve">Será instalada com trilhos na sua parte superior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Esta porta possui chapa de aço inox para proteção contra impactos.</w:t>
      </w:r>
    </w:p>
    <w:p w:rsidR="00AC2382" w:rsidRDefault="00AC2382"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t>Porta PM.04</w:t>
      </w:r>
    </w:p>
    <w:p w:rsidR="00775ABF" w:rsidRDefault="00775ABF" w:rsidP="00775ABF">
      <w:pPr>
        <w:jc w:val="both"/>
      </w:pPr>
      <w:r>
        <w:t>A</w:t>
      </w:r>
      <w:r w:rsidR="00F5404B">
        <w:t xml:space="preserve"> porta PM.04</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rsidR="00775ABF" w:rsidRDefault="00775ABF" w:rsidP="00775ABF">
      <w:pPr>
        <w:jc w:val="both"/>
      </w:pPr>
      <w:r>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t>Para atender aos requisitos de acessibilidade, a fechadura targeta livre/ocupado não será instalado e, no local, deverá ser colocado maçaneta tipo alavanca.</w:t>
      </w:r>
    </w:p>
    <w:p w:rsidR="00AB25B1" w:rsidRDefault="00AB25B1" w:rsidP="00775ABF">
      <w:pPr>
        <w:jc w:val="both"/>
      </w:pPr>
    </w:p>
    <w:p w:rsidR="00AB25B1" w:rsidRDefault="00AB25B1" w:rsidP="00775ABF">
      <w:pPr>
        <w:jc w:val="both"/>
      </w:pPr>
    </w:p>
    <w:p w:rsidR="00AB25B1" w:rsidRDefault="00AB25B1" w:rsidP="00775ABF">
      <w:pPr>
        <w:jc w:val="both"/>
      </w:pPr>
    </w:p>
    <w:p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rsidR="00FD29D4" w:rsidRDefault="00FD29D4"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Deverá ser seguido as medidas conforme</w:t>
      </w:r>
      <w:r w:rsidR="00F5404B">
        <w:t xml:space="preserve"> projeto de</w:t>
      </w:r>
      <w:r>
        <w:t xml:space="preserve"> detalhamento, para o perfeito atendimento quanto aos requisitos de acessibilidade.</w:t>
      </w:r>
    </w:p>
    <w:p w:rsidR="00F5404B" w:rsidRDefault="00F5404B" w:rsidP="00FD29D4">
      <w:pPr>
        <w:autoSpaceDE w:val="0"/>
        <w:autoSpaceDN w:val="0"/>
        <w:adjustRightInd w:val="0"/>
        <w:spacing w:after="0" w:line="240" w:lineRule="auto"/>
        <w:jc w:val="both"/>
      </w:pPr>
    </w:p>
    <w:p w:rsidR="00F5404B" w:rsidRDefault="00F5404B" w:rsidP="00F5404B">
      <w:pPr>
        <w:autoSpaceDE w:val="0"/>
        <w:autoSpaceDN w:val="0"/>
        <w:adjustRightInd w:val="0"/>
        <w:spacing w:after="0" w:line="240" w:lineRule="auto"/>
        <w:jc w:val="center"/>
      </w:pPr>
      <w:r>
        <w:rPr>
          <w:noProof/>
        </w:rPr>
        <w:lastRenderedPageBreak/>
        <w:drawing>
          <wp:inline distT="0" distB="0" distL="0" distR="0" wp14:anchorId="0023CF04" wp14:editId="78C97F2D">
            <wp:extent cx="3564982" cy="1533525"/>
            <wp:effectExtent l="0" t="0" r="0" b="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rsidR="00873423" w:rsidRDefault="00873423" w:rsidP="00FD29D4">
      <w:pPr>
        <w:autoSpaceDE w:val="0"/>
        <w:autoSpaceDN w:val="0"/>
        <w:adjustRightInd w:val="0"/>
        <w:spacing w:after="0" w:line="240" w:lineRule="auto"/>
        <w:jc w:val="center"/>
        <w:rPr>
          <w:sz w:val="20"/>
          <w:szCs w:val="20"/>
          <w:lang w:eastAsia="en-US"/>
        </w:rPr>
      </w:pPr>
    </w:p>
    <w:p w:rsidR="00775ABF" w:rsidRDefault="00775ABF" w:rsidP="00F5404B">
      <w:pPr>
        <w:spacing w:after="0" w:line="240" w:lineRule="auto"/>
        <w:jc w:val="center"/>
        <w:rPr>
          <w:sz w:val="20"/>
          <w:szCs w:val="20"/>
          <w:lang w:eastAsia="en-US"/>
        </w:rPr>
      </w:pPr>
      <w:r>
        <w:rPr>
          <w:sz w:val="20"/>
          <w:szCs w:val="20"/>
          <w:lang w:eastAsia="en-US"/>
        </w:rPr>
        <w:t>Detalhamento PM.04</w:t>
      </w:r>
    </w:p>
    <w:p w:rsidR="00775ABF" w:rsidRDefault="00775ABF" w:rsidP="00F5404B">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775ABF" w:rsidRDefault="00775ABF" w:rsidP="00775ABF">
      <w:pPr>
        <w:autoSpaceDE w:val="0"/>
        <w:autoSpaceDN w:val="0"/>
        <w:adjustRightInd w:val="0"/>
        <w:spacing w:after="0" w:line="240" w:lineRule="auto"/>
        <w:jc w:val="center"/>
        <w:rPr>
          <w:sz w:val="20"/>
          <w:szCs w:val="20"/>
          <w:lang w:eastAsia="en-US"/>
        </w:rPr>
      </w:pPr>
    </w:p>
    <w:p w:rsidR="00775ABF" w:rsidRDefault="00775ABF" w:rsidP="00775ABF">
      <w:pPr>
        <w:autoSpaceDE w:val="0"/>
        <w:autoSpaceDN w:val="0"/>
        <w:adjustRightInd w:val="0"/>
        <w:spacing w:after="0" w:line="240" w:lineRule="auto"/>
        <w:jc w:val="center"/>
        <w:rPr>
          <w:sz w:val="20"/>
          <w:szCs w:val="20"/>
          <w:lang w:eastAsia="en-US"/>
        </w:rPr>
      </w:pPr>
    </w:p>
    <w:p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EE33CA" w:rsidRDefault="00EE33CA" w:rsidP="00775ABF">
      <w:pPr>
        <w:autoSpaceDE w:val="0"/>
        <w:autoSpaceDN w:val="0"/>
        <w:adjustRightInd w:val="0"/>
        <w:spacing w:after="0"/>
        <w:jc w:val="both"/>
        <w:rPr>
          <w:szCs w:val="24"/>
          <w:lang w:eastAsia="en-US"/>
        </w:rPr>
      </w:pPr>
    </w:p>
    <w:p w:rsidR="00EE33CA" w:rsidRDefault="00EE33CA" w:rsidP="00EE33CA">
      <w:pPr>
        <w:pStyle w:val="PargrafodaLista"/>
        <w:numPr>
          <w:ilvl w:val="0"/>
          <w:numId w:val="25"/>
        </w:numPr>
        <w:jc w:val="both"/>
        <w:rPr>
          <w:b/>
        </w:rPr>
      </w:pPr>
      <w:r>
        <w:rPr>
          <w:b/>
        </w:rPr>
        <w:t>Porta PM.05</w:t>
      </w:r>
    </w:p>
    <w:p w:rsidR="00EE33CA" w:rsidRDefault="00EE33CA" w:rsidP="00775ABF">
      <w:pPr>
        <w:autoSpaceDE w:val="0"/>
        <w:autoSpaceDN w:val="0"/>
        <w:adjustRightInd w:val="0"/>
        <w:spacing w:after="0"/>
        <w:jc w:val="both"/>
        <w:rPr>
          <w:szCs w:val="24"/>
          <w:lang w:eastAsia="en-US"/>
        </w:rPr>
      </w:pPr>
    </w:p>
    <w:p w:rsidR="00EE33CA" w:rsidRDefault="00EE33CA" w:rsidP="00EE33CA">
      <w:pPr>
        <w:jc w:val="both"/>
      </w:pPr>
      <w:r>
        <w:t>A porta PM.05 será instalada na</w:t>
      </w:r>
      <w:r w:rsidR="00E06ED7">
        <w:t>s</w:t>
      </w:r>
      <w:r>
        <w:t xml:space="preserve"> saída</w:t>
      </w:r>
      <w:r w:rsidR="00E06ED7">
        <w:t xml:space="preserve">s da escola, caracterizadas como Rotas de </w:t>
      </w:r>
      <w:proofErr w:type="gramStart"/>
      <w:r w:rsidR="00E06ED7">
        <w:t xml:space="preserve">Fuga </w:t>
      </w:r>
      <w:r>
        <w:t>.</w:t>
      </w:r>
      <w:proofErr w:type="gramEnd"/>
    </w:p>
    <w:p w:rsidR="00EE33CA" w:rsidRDefault="00EE33CA" w:rsidP="00EE33CA">
      <w:pPr>
        <w:jc w:val="both"/>
      </w:pPr>
      <w:r>
        <w:t xml:space="preserve">É uma porta de abrir em </w:t>
      </w:r>
      <w:r w:rsidR="00E06ED7">
        <w:t>chapa galvanizada,</w:t>
      </w:r>
      <w:r>
        <w:t xml:space="preserve"> pintada com tinta esmalte sintético sobre fundo </w:t>
      </w:r>
      <w:r w:rsidR="00E06ED7">
        <w:t>para galvanizados</w:t>
      </w:r>
      <w:r>
        <w:t xml:space="preserve"> na cor azul </w:t>
      </w:r>
      <w:proofErr w:type="spellStart"/>
      <w:r>
        <w:t>frança</w:t>
      </w:r>
      <w:proofErr w:type="spellEnd"/>
      <w:r>
        <w:t>.</w:t>
      </w:r>
    </w:p>
    <w:p w:rsidR="00EE33CA" w:rsidRDefault="00EE33CA" w:rsidP="00EE33CA">
      <w:pPr>
        <w:pStyle w:val="PargrafodaLista"/>
        <w:numPr>
          <w:ilvl w:val="0"/>
          <w:numId w:val="25"/>
        </w:numPr>
        <w:jc w:val="both"/>
        <w:rPr>
          <w:b/>
        </w:rPr>
      </w:pPr>
      <w:r>
        <w:rPr>
          <w:b/>
        </w:rPr>
        <w:t>Porta PM.06</w:t>
      </w:r>
    </w:p>
    <w:p w:rsidR="00EE33CA" w:rsidRDefault="00EE33CA" w:rsidP="00EE33CA">
      <w:pPr>
        <w:autoSpaceDE w:val="0"/>
        <w:autoSpaceDN w:val="0"/>
        <w:adjustRightInd w:val="0"/>
        <w:spacing w:after="0"/>
        <w:jc w:val="both"/>
        <w:rPr>
          <w:szCs w:val="24"/>
          <w:lang w:eastAsia="en-US"/>
        </w:rPr>
      </w:pPr>
    </w:p>
    <w:p w:rsidR="00EE33CA" w:rsidRDefault="00EE33CA" w:rsidP="00EE33CA">
      <w:pPr>
        <w:jc w:val="both"/>
      </w:pPr>
      <w:r>
        <w:t xml:space="preserve">A porta PM.06 </w:t>
      </w:r>
      <w:r w:rsidR="00E06ED7">
        <w:t>não tem relação com as portas conforme manual FDE, somente o tipo de material da porta que será o mesmo das portas padrão PM-04 da FDE</w:t>
      </w:r>
      <w:r>
        <w:t>.</w:t>
      </w:r>
    </w:p>
    <w:p w:rsidR="00E06ED7" w:rsidRDefault="00E06ED7" w:rsidP="00E06ED7">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9010FE" w:rsidRDefault="009010FE" w:rsidP="00EE33CA">
      <w:pPr>
        <w:autoSpaceDE w:val="0"/>
        <w:autoSpaceDN w:val="0"/>
        <w:adjustRightInd w:val="0"/>
        <w:spacing w:after="0"/>
        <w:jc w:val="both"/>
        <w:rPr>
          <w:szCs w:val="24"/>
          <w:lang w:eastAsia="en-US"/>
        </w:rPr>
      </w:pPr>
    </w:p>
    <w:p w:rsidR="00AB25B1" w:rsidRDefault="00AB25B1" w:rsidP="00EE33CA">
      <w:pPr>
        <w:autoSpaceDE w:val="0"/>
        <w:autoSpaceDN w:val="0"/>
        <w:adjustRightInd w:val="0"/>
        <w:spacing w:after="0"/>
        <w:jc w:val="both"/>
        <w:rPr>
          <w:szCs w:val="24"/>
          <w:lang w:eastAsia="en-US"/>
        </w:rPr>
      </w:pPr>
    </w:p>
    <w:p w:rsidR="00AB25B1" w:rsidRDefault="00AB25B1" w:rsidP="00EE33CA">
      <w:pPr>
        <w:autoSpaceDE w:val="0"/>
        <w:autoSpaceDN w:val="0"/>
        <w:adjustRightInd w:val="0"/>
        <w:spacing w:after="0"/>
        <w:jc w:val="both"/>
        <w:rPr>
          <w:szCs w:val="24"/>
          <w:lang w:eastAsia="en-US"/>
        </w:rPr>
      </w:pPr>
    </w:p>
    <w:p w:rsidR="00AB25B1" w:rsidRDefault="00AB25B1" w:rsidP="00EE33CA">
      <w:pPr>
        <w:autoSpaceDE w:val="0"/>
        <w:autoSpaceDN w:val="0"/>
        <w:adjustRightInd w:val="0"/>
        <w:spacing w:after="0"/>
        <w:jc w:val="both"/>
        <w:rPr>
          <w:szCs w:val="24"/>
          <w:lang w:eastAsia="en-US"/>
        </w:rPr>
      </w:pPr>
    </w:p>
    <w:p w:rsidR="00AB25B1" w:rsidRDefault="00AB25B1" w:rsidP="00EE33CA">
      <w:pPr>
        <w:autoSpaceDE w:val="0"/>
        <w:autoSpaceDN w:val="0"/>
        <w:adjustRightInd w:val="0"/>
        <w:spacing w:after="0"/>
        <w:jc w:val="both"/>
        <w:rPr>
          <w:szCs w:val="24"/>
          <w:lang w:eastAsia="en-US"/>
        </w:rPr>
      </w:pPr>
    </w:p>
    <w:p w:rsidR="00AB25B1" w:rsidRDefault="00AB25B1" w:rsidP="00EE33CA">
      <w:pPr>
        <w:autoSpaceDE w:val="0"/>
        <w:autoSpaceDN w:val="0"/>
        <w:adjustRightInd w:val="0"/>
        <w:spacing w:after="0"/>
        <w:jc w:val="both"/>
        <w:rPr>
          <w:szCs w:val="24"/>
          <w:lang w:eastAsia="en-US"/>
        </w:rPr>
      </w:pPr>
    </w:p>
    <w:p w:rsidR="005833D6" w:rsidRDefault="005833D6" w:rsidP="001F5C76">
      <w:pPr>
        <w:pStyle w:val="Ttulo2"/>
      </w:pPr>
      <w:bookmarkStart w:id="75" w:name="_Toc65500546"/>
      <w:r>
        <w:t>Pinturas em Portas</w:t>
      </w:r>
      <w:bookmarkEnd w:id="75"/>
    </w:p>
    <w:p w:rsidR="001D3C46" w:rsidRDefault="001D3C46" w:rsidP="00B82F3E">
      <w:pPr>
        <w:pStyle w:val="Legenda"/>
        <w:rPr>
          <w:lang w:eastAsia="en-US"/>
        </w:rPr>
      </w:pPr>
    </w:p>
    <w:p w:rsidR="00A72372"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 xml:space="preserve">. Para as </w:t>
      </w:r>
      <w:r w:rsidR="001F4105">
        <w:lastRenderedPageBreak/>
        <w:t xml:space="preserve">portas em chapa de aço galvanizada, utilizar tinta esmalte sintético sobre fundo para galvanizados na cor azul </w:t>
      </w:r>
      <w:proofErr w:type="spellStart"/>
      <w:r w:rsidR="001F4105">
        <w:t>frança</w:t>
      </w:r>
      <w:proofErr w:type="spellEnd"/>
      <w:r w:rsidR="001F4105">
        <w:t>.</w:t>
      </w:r>
    </w:p>
    <w:p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rsidR="00A72372" w:rsidRPr="00A72372" w:rsidRDefault="00A72372" w:rsidP="00A72372">
      <w:pPr>
        <w:jc w:val="both"/>
      </w:pPr>
      <w:r w:rsidRPr="00A72372">
        <w:t xml:space="preserve">Os serviços de pintura deverão ser executados dentro da mais perfeita técnica.  </w:t>
      </w:r>
    </w:p>
    <w:p w:rsidR="00A72372" w:rsidRPr="00A72372" w:rsidRDefault="00A72372" w:rsidP="00A72372">
      <w:pPr>
        <w:jc w:val="both"/>
      </w:pPr>
      <w:r w:rsidRPr="00A72372">
        <w:t xml:space="preserve">As superfícies a pintar serão cuidadosamente limpas, as existentes lavadas, e convenientemente preparadas para o tipo de pintura a que se destinam.  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A72372" w:rsidRP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rsid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rsidR="00AB25B1" w:rsidRDefault="00AB25B1" w:rsidP="00A72372">
      <w:pPr>
        <w:jc w:val="both"/>
      </w:pPr>
    </w:p>
    <w:p w:rsidR="00AB25B1" w:rsidRDefault="00AB25B1" w:rsidP="00A72372">
      <w:pPr>
        <w:jc w:val="both"/>
      </w:pPr>
    </w:p>
    <w:p w:rsidR="00AB25B1" w:rsidRDefault="00AB25B1" w:rsidP="00A72372">
      <w:pPr>
        <w:jc w:val="both"/>
      </w:pPr>
    </w:p>
    <w:p w:rsidR="00AB25B1" w:rsidRDefault="00AB25B1" w:rsidP="00A72372">
      <w:pPr>
        <w:jc w:val="both"/>
      </w:pPr>
    </w:p>
    <w:p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A72372" w:rsidRPr="00A72372" w:rsidRDefault="00A72372" w:rsidP="00A72372">
      <w:pPr>
        <w:jc w:val="both"/>
      </w:pPr>
      <w:r w:rsidRPr="00A72372">
        <w:lastRenderedPageBreak/>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rsidR="00A72372" w:rsidRPr="00A72372" w:rsidRDefault="00A72372" w:rsidP="00A72372">
      <w:pPr>
        <w:jc w:val="both"/>
      </w:pPr>
      <w:r w:rsidRPr="00A72372">
        <w:t>Os padrões de preparo das superfícies deverão ser adequados aos graus de intemperismo apresentados pelas superfícies metálicas.</w:t>
      </w:r>
    </w:p>
    <w:p w:rsidR="00A72372" w:rsidRP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p>
    <w:p w:rsidR="00A72372" w:rsidRDefault="00A72372" w:rsidP="00A72372">
      <w:pPr>
        <w:jc w:val="both"/>
      </w:pPr>
      <w:r w:rsidRPr="00A72372">
        <w:t xml:space="preserve">A tinta a ser usada deverá ser adquirida com prazo de validade vigente, de marca reconhecida e de primeira linha.  </w:t>
      </w:r>
    </w:p>
    <w:p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rsidR="00A72372" w:rsidRPr="00A72372" w:rsidRDefault="00A72372" w:rsidP="00A72372">
      <w:pPr>
        <w:jc w:val="both"/>
      </w:pPr>
      <w:r w:rsidRPr="00A72372">
        <w:t>Os trabalhos de pintura em locais não convenientemente abrigados deverão ser suspensos em tempos de chuva.</w:t>
      </w:r>
      <w:r w:rsidR="002C2CCF">
        <w:t xml:space="preserve"> </w:t>
      </w:r>
    </w:p>
    <w:p w:rsidR="00A72372" w:rsidRDefault="00A72372" w:rsidP="00A72372">
      <w:pPr>
        <w:jc w:val="both"/>
      </w:pPr>
      <w:r w:rsidRPr="00A72372">
        <w:t>Deverão ser adotadas precauções para evitar respingos de tinta em superfícies não destinadas a pintura, que devem ser isoladas com o uso de tiras de papel, fitas crepe, enceramentos provisórios, etc.</w:t>
      </w:r>
    </w:p>
    <w:p w:rsidR="00344F48" w:rsidRDefault="00344F48" w:rsidP="00344F48">
      <w:pPr>
        <w:pStyle w:val="Legenda"/>
      </w:pPr>
    </w:p>
    <w:p w:rsidR="00CF4E5A" w:rsidRDefault="00406171" w:rsidP="001F5C76">
      <w:pPr>
        <w:pStyle w:val="Ttulo2"/>
      </w:pPr>
      <w:bookmarkStart w:id="76" w:name="_Toc65500547"/>
      <w:r>
        <w:t>Janelas</w:t>
      </w:r>
      <w:bookmarkEnd w:id="76"/>
    </w:p>
    <w:p w:rsidR="00CF4E5A" w:rsidRDefault="00CF4E5A" w:rsidP="00B82F3E">
      <w:pPr>
        <w:pStyle w:val="Legenda"/>
        <w:rPr>
          <w:lang w:eastAsia="en-US"/>
        </w:rPr>
      </w:pPr>
    </w:p>
    <w:p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w:t>
      </w:r>
      <w:r w:rsidR="00AB25B1">
        <w:t xml:space="preserve"> padronização da TB Arquitetura.</w:t>
      </w:r>
    </w:p>
    <w:p w:rsidR="0084074A"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porém devido a reforma que foi considerada para atender as normas e leis de acessibilidade, algumas janelas não foram possíveis ser utilizadas na sua totalidade, mas foram alteradas e 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rsidR="00344F48" w:rsidRDefault="00344F48" w:rsidP="00344F48">
      <w:pPr>
        <w:pStyle w:val="Legenda"/>
      </w:pPr>
    </w:p>
    <w:p w:rsidR="00AB25B1" w:rsidRPr="00AB25B1" w:rsidRDefault="00AB25B1" w:rsidP="00AB25B1"/>
    <w:p w:rsidR="00290541" w:rsidRDefault="00290541" w:rsidP="0084074A">
      <w:pPr>
        <w:jc w:val="both"/>
      </w:pPr>
      <w:r>
        <w:t>Devido a segurança da escola e dos alunos, as alturas das janelas não serão adequadas à acessibilidade.</w:t>
      </w:r>
    </w:p>
    <w:p w:rsidR="00D95197" w:rsidRDefault="00D95197" w:rsidP="00D95197">
      <w:pPr>
        <w:spacing w:before="240"/>
        <w:jc w:val="both"/>
        <w:rPr>
          <w:lang w:eastAsia="en-US"/>
        </w:rPr>
      </w:pPr>
      <w:r>
        <w:rPr>
          <w:lang w:eastAsia="en-US"/>
        </w:rPr>
        <w:lastRenderedPageBreak/>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rsidR="005A170B" w:rsidRDefault="005A170B" w:rsidP="005A170B">
      <w:pPr>
        <w:jc w:val="both"/>
        <w:rPr>
          <w:lang w:eastAsia="en-US"/>
        </w:rPr>
      </w:pPr>
      <w:r>
        <w:rPr>
          <w:lang w:eastAsia="en-US"/>
        </w:rPr>
        <w:t xml:space="preserve">A janela será de </w:t>
      </w:r>
      <w:r w:rsidR="00D02574">
        <w:rPr>
          <w:lang w:eastAsia="en-US"/>
        </w:rPr>
        <w:t xml:space="preserve">enrolar, metálica, pintada com tinta esmalte sobre base antioxidante, na cor azul </w:t>
      </w:r>
      <w:proofErr w:type="spellStart"/>
      <w:r w:rsidR="00D02574">
        <w:rPr>
          <w:lang w:eastAsia="en-US"/>
        </w:rPr>
        <w:t>frança</w:t>
      </w:r>
      <w:proofErr w:type="spellEnd"/>
      <w:r w:rsidR="00BF7C13">
        <w:rPr>
          <w:lang w:eastAsia="en-US"/>
        </w:rPr>
        <w:t>.</w:t>
      </w:r>
    </w:p>
    <w:p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rsidR="005A170B" w:rsidRDefault="005A170B" w:rsidP="005A170B">
      <w:pPr>
        <w:jc w:val="both"/>
        <w:rPr>
          <w:lang w:eastAsia="en-US"/>
        </w:rPr>
      </w:pPr>
      <w:r>
        <w:rPr>
          <w:lang w:eastAsia="en-US"/>
        </w:rPr>
        <w:t>O balcão de atendimento será com tampo em granito cinza andorinha ou cinza corumbá.</w:t>
      </w:r>
    </w:p>
    <w:p w:rsidR="00A5007A" w:rsidRDefault="00A5007A" w:rsidP="005A170B">
      <w:pPr>
        <w:pStyle w:val="PargrafodaLista"/>
        <w:ind w:left="0"/>
        <w:jc w:val="both"/>
      </w:pP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2C2D7C" w:rsidRDefault="002C2D7C"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AB25B1" w:rsidRDefault="00AB25B1" w:rsidP="005A170B">
      <w:pPr>
        <w:jc w:val="both"/>
      </w:pPr>
    </w:p>
    <w:p w:rsidR="00AB25B1" w:rsidRDefault="00AB25B1" w:rsidP="005A170B">
      <w:pPr>
        <w:jc w:val="both"/>
      </w:pPr>
    </w:p>
    <w:p w:rsidR="005A170B" w:rsidRDefault="005A170B" w:rsidP="005A170B">
      <w:pPr>
        <w:jc w:val="both"/>
      </w:pPr>
      <w:r w:rsidRPr="00090AD0">
        <w:lastRenderedPageBreak/>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1B4875" w:rsidRDefault="001B4875" w:rsidP="001B4875">
      <w:pPr>
        <w:jc w:val="both"/>
        <w:rPr>
          <w:lang w:eastAsia="en-US"/>
        </w:rPr>
      </w:pPr>
      <w:r>
        <w:rPr>
          <w:lang w:eastAsia="en-US"/>
        </w:rPr>
        <w:t>A janela JA.02, será instalada na Cozinha. A janela terá balcão de atendimento e reformada</w:t>
      </w:r>
      <w:r w:rsidR="00D02574">
        <w:rPr>
          <w:lang w:eastAsia="en-US"/>
        </w:rPr>
        <w:t xml:space="preserve"> para atender a acessibilidade</w:t>
      </w:r>
      <w:r>
        <w:rPr>
          <w:lang w:eastAsia="en-US"/>
        </w:rPr>
        <w:t xml:space="preserve">, conforme pintura das janelas existentes (será mantido o mesmo padrão). </w:t>
      </w: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1B4875" w:rsidRDefault="001B4875"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1B4875" w:rsidRDefault="001B4875" w:rsidP="001B4875">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t xml:space="preserve">A janela JA.03, </w:t>
      </w:r>
      <w:r w:rsidR="005F04B2">
        <w:t>r</w:t>
      </w:r>
      <w:r w:rsidR="005F04B2" w:rsidRPr="00D670C1">
        <w:t>efere-se à</w:t>
      </w:r>
      <w:r w:rsidR="005F04B2">
        <w:t xml:space="preserve"> janela EF-01</w:t>
      </w:r>
      <w:r w:rsidR="005F04B2" w:rsidRPr="00D670C1">
        <w:t xml:space="preserve"> padrão FDE</w:t>
      </w:r>
      <w:r w:rsidR="005F04B2">
        <w:rPr>
          <w:lang w:eastAsia="en-US"/>
        </w:rPr>
        <w:t xml:space="preserve"> e </w:t>
      </w:r>
      <w:r>
        <w:rPr>
          <w:lang w:eastAsia="en-US"/>
        </w:rPr>
        <w:t>será instalada no</w:t>
      </w:r>
      <w:r w:rsidR="00D02574">
        <w:rPr>
          <w:lang w:eastAsia="en-US"/>
        </w:rPr>
        <w:t>s</w:t>
      </w:r>
      <w:r>
        <w:rPr>
          <w:lang w:eastAsia="en-US"/>
        </w:rPr>
        <w:t xml:space="preserve"> sanitário</w:t>
      </w:r>
      <w:r w:rsidR="00D02574">
        <w:rPr>
          <w:lang w:eastAsia="en-US"/>
        </w:rPr>
        <w:t>s</w:t>
      </w:r>
      <w:r>
        <w:rPr>
          <w:lang w:eastAsia="en-US"/>
        </w:rPr>
        <w:t xml:space="preserve"> </w:t>
      </w:r>
      <w:r w:rsidR="001B4875">
        <w:rPr>
          <w:lang w:eastAsia="en-US"/>
        </w:rPr>
        <w:t>acessívei</w:t>
      </w:r>
      <w:r w:rsidR="00A20AD8">
        <w:rPr>
          <w:lang w:eastAsia="en-US"/>
        </w:rPr>
        <w:t>s</w:t>
      </w:r>
      <w:r>
        <w:rPr>
          <w:lang w:eastAsia="en-US"/>
        </w:rPr>
        <w:t xml:space="preserve"> P.C.D.</w:t>
      </w:r>
      <w:r w:rsidR="00BF7C13">
        <w:rPr>
          <w:lang w:eastAsia="en-US"/>
        </w:rPr>
        <w:t xml:space="preserve"> </w:t>
      </w:r>
      <w:r w:rsidR="00D02574">
        <w:rPr>
          <w:lang w:eastAsia="en-US"/>
        </w:rPr>
        <w:t>conforme projeto.</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AB25B1" w:rsidRDefault="00AB25B1" w:rsidP="00B9010B">
      <w:pPr>
        <w:jc w:val="both"/>
        <w:rPr>
          <w:lang w:eastAsia="en-US"/>
        </w:rPr>
      </w:pPr>
    </w:p>
    <w:p w:rsidR="00AB25B1" w:rsidRDefault="00AB25B1" w:rsidP="00B9010B">
      <w:pPr>
        <w:jc w:val="both"/>
        <w:rPr>
          <w:lang w:eastAsia="en-US"/>
        </w:rPr>
      </w:pPr>
    </w:p>
    <w:p w:rsidR="003C40EE" w:rsidRDefault="003C40EE" w:rsidP="001F5C76">
      <w:pPr>
        <w:pStyle w:val="Ttulo2"/>
      </w:pPr>
      <w:bookmarkStart w:id="77" w:name="_Toc65500548"/>
      <w:r>
        <w:t>Cozinha</w:t>
      </w:r>
      <w:bookmarkEnd w:id="77"/>
    </w:p>
    <w:p w:rsidR="003C40EE" w:rsidRDefault="003C40EE" w:rsidP="00B82F3E">
      <w:pPr>
        <w:pStyle w:val="Legenda"/>
        <w:rPr>
          <w:lang w:eastAsia="en-US"/>
        </w:rPr>
      </w:pPr>
    </w:p>
    <w:p w:rsidR="00AB25B1" w:rsidRDefault="00AB25B1" w:rsidP="00AB25B1">
      <w:pPr>
        <w:spacing w:after="0"/>
        <w:jc w:val="both"/>
        <w:rPr>
          <w:lang w:eastAsia="en-US"/>
        </w:rPr>
      </w:pPr>
      <w:r>
        <w:rPr>
          <w:lang w:eastAsia="en-US"/>
        </w:rPr>
        <w:lastRenderedPageBreak/>
        <w:t>Para adequação da Cozinha, por ser de uso específico e restrito, foi considerado os seguintes aspectos em comum acordo com a prefeitura de Itapevi:</w:t>
      </w:r>
    </w:p>
    <w:p w:rsidR="00AB25B1" w:rsidRDefault="00AB25B1" w:rsidP="00AB25B1">
      <w:pPr>
        <w:spacing w:after="0"/>
        <w:jc w:val="both"/>
        <w:rPr>
          <w:lang w:eastAsia="en-US"/>
        </w:rPr>
      </w:pPr>
    </w:p>
    <w:p w:rsidR="00AB25B1" w:rsidRDefault="00AB25B1" w:rsidP="00AB25B1">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rsidR="00AB25B1" w:rsidRDefault="00AB25B1" w:rsidP="00AB25B1">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rsidR="00AB25B1" w:rsidRDefault="00AB25B1" w:rsidP="00AB25B1">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AB25B1" w:rsidRDefault="00AB25B1" w:rsidP="00AB25B1">
      <w:pPr>
        <w:spacing w:after="0"/>
        <w:jc w:val="both"/>
        <w:rPr>
          <w:lang w:eastAsia="en-US"/>
        </w:rPr>
      </w:pPr>
    </w:p>
    <w:p w:rsidR="00AB25B1" w:rsidRDefault="00AB25B1" w:rsidP="00AB25B1">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AB25B1" w:rsidRDefault="00AB25B1" w:rsidP="00AB25B1">
      <w:pPr>
        <w:spacing w:after="0"/>
        <w:jc w:val="both"/>
        <w:rPr>
          <w:lang w:eastAsia="en-US"/>
        </w:rPr>
      </w:pPr>
    </w:p>
    <w:p w:rsidR="00AB25B1" w:rsidRDefault="00AB25B1" w:rsidP="00AB25B1">
      <w:pPr>
        <w:spacing w:after="0"/>
        <w:jc w:val="both"/>
        <w:rPr>
          <w:lang w:eastAsia="en-US"/>
        </w:rPr>
      </w:pPr>
      <w:r>
        <w:rPr>
          <w:lang w:eastAsia="en-US"/>
        </w:rPr>
        <w:t>Alguns itens poderão ser atendidos conforme requisitos da NBR 9050/2020, como:</w:t>
      </w:r>
    </w:p>
    <w:p w:rsidR="00AB25B1" w:rsidRDefault="00AB25B1" w:rsidP="00AB25B1">
      <w:pPr>
        <w:spacing w:after="0"/>
        <w:jc w:val="both"/>
        <w:rPr>
          <w:lang w:eastAsia="en-US"/>
        </w:rPr>
      </w:pPr>
    </w:p>
    <w:p w:rsidR="00AB25B1" w:rsidRPr="001F5C76" w:rsidRDefault="00AB25B1" w:rsidP="00AB25B1">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AB25B1" w:rsidRPr="001F5C76" w:rsidRDefault="00AB25B1" w:rsidP="00AB25B1">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AB25B1" w:rsidRDefault="00AB25B1" w:rsidP="00AB25B1">
      <w:pPr>
        <w:spacing w:after="0"/>
        <w:jc w:val="center"/>
        <w:rPr>
          <w:szCs w:val="24"/>
          <w:lang w:eastAsia="en-US"/>
        </w:rPr>
      </w:pPr>
      <w:r>
        <w:rPr>
          <w:noProof/>
        </w:rPr>
        <w:drawing>
          <wp:inline distT="0" distB="0" distL="0" distR="0" wp14:anchorId="3BE93EB0" wp14:editId="7E16BFC6">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49C806F7" wp14:editId="19C00B46">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92662" cy="2083603"/>
                    </a:xfrm>
                    <a:prstGeom prst="rect">
                      <a:avLst/>
                    </a:prstGeom>
                  </pic:spPr>
                </pic:pic>
              </a:graphicData>
            </a:graphic>
          </wp:inline>
        </w:drawing>
      </w:r>
    </w:p>
    <w:p w:rsidR="00AB25B1" w:rsidRDefault="00AB25B1" w:rsidP="00AB25B1">
      <w:pPr>
        <w:spacing w:after="0" w:line="360" w:lineRule="auto"/>
        <w:jc w:val="center"/>
        <w:rPr>
          <w:sz w:val="20"/>
          <w:szCs w:val="20"/>
          <w:lang w:eastAsia="en-US"/>
        </w:rPr>
      </w:pPr>
      <w:r>
        <w:rPr>
          <w:sz w:val="20"/>
          <w:szCs w:val="20"/>
          <w:lang w:eastAsia="en-US"/>
        </w:rPr>
        <w:t>Alcance manual lateral e frontal com deslocamento do tronco</w:t>
      </w:r>
    </w:p>
    <w:p w:rsidR="00AB25B1" w:rsidRDefault="00AB25B1" w:rsidP="00AB25B1">
      <w:pPr>
        <w:spacing w:after="0" w:line="360" w:lineRule="auto"/>
        <w:jc w:val="center"/>
        <w:rPr>
          <w:sz w:val="20"/>
          <w:szCs w:val="20"/>
          <w:lang w:eastAsia="en-US"/>
        </w:rPr>
      </w:pPr>
      <w:r>
        <w:rPr>
          <w:sz w:val="20"/>
          <w:szCs w:val="20"/>
          <w:lang w:eastAsia="en-US"/>
        </w:rPr>
        <w:t>Fonte: NBR 9050/2020</w:t>
      </w:r>
    </w:p>
    <w:p w:rsidR="00AB25B1" w:rsidRDefault="00AB25B1" w:rsidP="00AB25B1">
      <w:pPr>
        <w:spacing w:after="0" w:line="360" w:lineRule="auto"/>
        <w:jc w:val="center"/>
        <w:rPr>
          <w:sz w:val="20"/>
          <w:szCs w:val="20"/>
          <w:lang w:eastAsia="en-US"/>
        </w:rPr>
      </w:pPr>
    </w:p>
    <w:p w:rsidR="00AB25B1" w:rsidRDefault="00AB25B1" w:rsidP="00AB25B1">
      <w:pPr>
        <w:spacing w:after="0" w:line="360" w:lineRule="auto"/>
        <w:jc w:val="center"/>
        <w:rPr>
          <w:sz w:val="20"/>
          <w:szCs w:val="20"/>
          <w:lang w:eastAsia="en-US"/>
        </w:rPr>
      </w:pPr>
    </w:p>
    <w:p w:rsidR="00AB25B1" w:rsidRDefault="00AB25B1" w:rsidP="00AB25B1">
      <w:pPr>
        <w:spacing w:after="0" w:line="360" w:lineRule="auto"/>
        <w:jc w:val="center"/>
        <w:rPr>
          <w:sz w:val="20"/>
          <w:szCs w:val="20"/>
          <w:lang w:eastAsia="en-US"/>
        </w:rPr>
      </w:pPr>
    </w:p>
    <w:p w:rsidR="00AB25B1" w:rsidRDefault="00AB25B1" w:rsidP="00AB25B1">
      <w:pPr>
        <w:spacing w:after="0" w:line="360" w:lineRule="auto"/>
        <w:jc w:val="center"/>
        <w:rPr>
          <w:sz w:val="20"/>
          <w:szCs w:val="20"/>
          <w:lang w:eastAsia="en-US"/>
        </w:rPr>
      </w:pPr>
    </w:p>
    <w:p w:rsidR="00AB25B1" w:rsidRPr="002849A7" w:rsidRDefault="00AB25B1" w:rsidP="00AB25B1">
      <w:pPr>
        <w:jc w:val="both"/>
        <w:rPr>
          <w:lang w:eastAsia="en-US"/>
        </w:rPr>
      </w:pPr>
      <w:r w:rsidRPr="002849A7">
        <w:rPr>
          <w:lang w:eastAsia="en-US"/>
        </w:rPr>
        <w:lastRenderedPageBreak/>
        <w:t>Quando for possível a instalação da bancada com cuba acessível esta deverá seguir os parâmetros e requisitos de acessibilidade como:</w:t>
      </w:r>
    </w:p>
    <w:p w:rsidR="00AB25B1" w:rsidRDefault="00AB25B1" w:rsidP="00AB25B1">
      <w:pPr>
        <w:autoSpaceDE w:val="0"/>
        <w:autoSpaceDN w:val="0"/>
        <w:adjustRightInd w:val="0"/>
        <w:spacing w:after="0"/>
        <w:jc w:val="both"/>
        <w:rPr>
          <w:lang w:eastAsia="en-US"/>
        </w:rPr>
      </w:pPr>
    </w:p>
    <w:p w:rsidR="00AB25B1" w:rsidRDefault="00AB25B1" w:rsidP="00AB25B1">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AB25B1" w:rsidRPr="00D61FCB" w:rsidRDefault="00AB25B1" w:rsidP="00AB25B1">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AB25B1" w:rsidRDefault="00AB25B1" w:rsidP="00AB25B1">
      <w:pPr>
        <w:spacing w:after="0"/>
        <w:jc w:val="both"/>
        <w:rPr>
          <w:szCs w:val="24"/>
          <w:lang w:eastAsia="en-US"/>
        </w:rPr>
      </w:pPr>
    </w:p>
    <w:p w:rsidR="00AB25B1" w:rsidRDefault="00AB25B1" w:rsidP="00AB25B1">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AB25B1" w:rsidRDefault="00AB25B1" w:rsidP="00AB25B1">
      <w:pPr>
        <w:spacing w:after="0"/>
        <w:jc w:val="both"/>
        <w:rPr>
          <w:sz w:val="20"/>
          <w:szCs w:val="20"/>
          <w:lang w:eastAsia="en-US"/>
        </w:rPr>
      </w:pPr>
    </w:p>
    <w:p w:rsidR="00AB25B1" w:rsidRDefault="00AB25B1" w:rsidP="00AB25B1">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AB25B1" w:rsidRDefault="00AB25B1" w:rsidP="00AB25B1">
      <w:pPr>
        <w:spacing w:after="0"/>
        <w:jc w:val="both"/>
        <w:rPr>
          <w:szCs w:val="24"/>
          <w:lang w:eastAsia="en-US"/>
        </w:rPr>
      </w:pPr>
    </w:p>
    <w:p w:rsidR="00AB25B1" w:rsidRDefault="00AB25B1" w:rsidP="00AB25B1">
      <w:pPr>
        <w:spacing w:after="0"/>
        <w:jc w:val="both"/>
      </w:pPr>
      <w:r>
        <w:rPr>
          <w:szCs w:val="24"/>
          <w:lang w:eastAsia="en-US"/>
        </w:rPr>
        <w:t xml:space="preserve">As cubas a serem instaladas serão conforme padrão FDE CC-01e CC-04, </w:t>
      </w:r>
      <w:r w:rsidRPr="00D670C1">
        <w:t>em anexo a este memorial</w:t>
      </w:r>
      <w:r>
        <w:t>.</w:t>
      </w:r>
    </w:p>
    <w:p w:rsidR="007C519D" w:rsidRDefault="007C519D" w:rsidP="00C50B92">
      <w:pPr>
        <w:spacing w:after="0"/>
        <w:jc w:val="both"/>
      </w:pPr>
    </w:p>
    <w:p w:rsidR="00B96D6C" w:rsidRDefault="000D05C2" w:rsidP="00B96D6C">
      <w:pPr>
        <w:pStyle w:val="PargrafodaLista"/>
        <w:ind w:left="0"/>
        <w:jc w:val="both"/>
      </w:pPr>
      <w:r>
        <w:t xml:space="preserve">Para a retirada </w:t>
      </w:r>
      <w:r w:rsidR="005F04B2">
        <w:t>e demolição</w:t>
      </w:r>
      <w:r w:rsidR="00A20AD8">
        <w:t xml:space="preserve"> da bancada em frente </w:t>
      </w:r>
      <w:proofErr w:type="spellStart"/>
      <w:r w:rsidR="00A20AD8">
        <w:t>a</w:t>
      </w:r>
      <w:proofErr w:type="spellEnd"/>
      <w:r w:rsidR="00A20AD8">
        <w:t xml:space="preserve"> janela</w:t>
      </w:r>
      <w:r>
        <w:t>, o</w:t>
      </w:r>
      <w:r w:rsidR="00B96D6C" w:rsidRPr="00B22940">
        <w:t xml:space="preserve"> processo a ser utilizado será o de “Demolição Manual” e, serão utilizadas ferramentas manuais e portáteis motorizadas, se necessário. </w:t>
      </w:r>
    </w:p>
    <w:p w:rsidR="00B96D6C" w:rsidRPr="00B22940" w:rsidRDefault="00B96D6C" w:rsidP="00B96D6C">
      <w:pPr>
        <w:pStyle w:val="PargrafodaLista"/>
        <w:ind w:left="0"/>
        <w:jc w:val="both"/>
      </w:pPr>
    </w:p>
    <w:p w:rsidR="00B96D6C" w:rsidRDefault="00B96D6C" w:rsidP="00B96D6C">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A5007A" w:rsidRDefault="00A5007A" w:rsidP="00B96D6C">
      <w:pPr>
        <w:pStyle w:val="PargrafodaLista"/>
        <w:ind w:left="0"/>
        <w:jc w:val="both"/>
      </w:pPr>
    </w:p>
    <w:p w:rsidR="00344F48" w:rsidRDefault="00B96D6C" w:rsidP="00B96D6C">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344F48" w:rsidRDefault="00344F48" w:rsidP="00B96D6C">
      <w:pPr>
        <w:pStyle w:val="PargrafodaLista"/>
        <w:ind w:left="0"/>
        <w:jc w:val="both"/>
      </w:pPr>
    </w:p>
    <w:p w:rsidR="00B96D6C" w:rsidRDefault="00B96D6C" w:rsidP="00B96D6C">
      <w:pPr>
        <w:pStyle w:val="PargrafodaLista"/>
        <w:ind w:left="0"/>
        <w:jc w:val="both"/>
      </w:pPr>
      <w:r w:rsidRPr="00B22940">
        <w:t>A remoção de entulhos por gravidade poderá ser feita através de calhas, desde que reduzida a pequenos fragmentos.</w:t>
      </w:r>
    </w:p>
    <w:p w:rsidR="00B82F3E" w:rsidRDefault="00B82F3E" w:rsidP="00B96D6C">
      <w:pPr>
        <w:pStyle w:val="PargrafodaLista"/>
        <w:ind w:left="0"/>
        <w:jc w:val="both"/>
      </w:pPr>
    </w:p>
    <w:p w:rsidR="00B96D6C" w:rsidRDefault="00B96D6C" w:rsidP="00B96D6C">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820205" w:rsidRDefault="00820205" w:rsidP="00B96D6C">
      <w:pPr>
        <w:pStyle w:val="PargrafodaLista"/>
        <w:ind w:left="0"/>
        <w:jc w:val="both"/>
      </w:pPr>
    </w:p>
    <w:p w:rsidR="00A20AD8" w:rsidRDefault="00A20AD8" w:rsidP="00B96D6C">
      <w:pPr>
        <w:pStyle w:val="PargrafodaLista"/>
        <w:ind w:left="0"/>
        <w:jc w:val="both"/>
      </w:pPr>
    </w:p>
    <w:p w:rsidR="009E2437" w:rsidRDefault="009E2437" w:rsidP="001F5C76">
      <w:pPr>
        <w:pStyle w:val="Ttulo2"/>
      </w:pPr>
      <w:bookmarkStart w:id="78" w:name="_Toc65500549"/>
      <w:r>
        <w:lastRenderedPageBreak/>
        <w:t>Despensa</w:t>
      </w:r>
      <w:bookmarkEnd w:id="78"/>
    </w:p>
    <w:p w:rsidR="009E2437" w:rsidRDefault="009E2437" w:rsidP="00B82F3E">
      <w:pPr>
        <w:pStyle w:val="Legenda"/>
        <w:rPr>
          <w:lang w:eastAsia="en-US"/>
        </w:rPr>
      </w:pPr>
    </w:p>
    <w:p w:rsidR="009E2437" w:rsidRDefault="000D05C2" w:rsidP="00A42F0B">
      <w:pPr>
        <w:jc w:val="both"/>
        <w:rPr>
          <w:lang w:eastAsia="en-US"/>
        </w:rPr>
      </w:pPr>
      <w:r>
        <w:rPr>
          <w:lang w:eastAsia="en-US"/>
        </w:rPr>
        <w:t>A</w:t>
      </w:r>
      <w:r w:rsidR="009E2437">
        <w:rPr>
          <w:lang w:eastAsia="en-US"/>
        </w:rPr>
        <w:t xml:space="preserve"> Despensa foi alterada em seu layout, </w:t>
      </w:r>
      <w:r>
        <w:rPr>
          <w:lang w:eastAsia="en-US"/>
        </w:rPr>
        <w:t xml:space="preserve">para atender as questões de acessibilidade, o máximo possível, </w:t>
      </w:r>
      <w:r w:rsidR="009E2437">
        <w:rPr>
          <w:lang w:eastAsia="en-US"/>
        </w:rPr>
        <w:t xml:space="preserve">retirando </w:t>
      </w:r>
      <w:r w:rsidR="00A42F0B">
        <w:rPr>
          <w:lang w:eastAsia="en-US"/>
        </w:rPr>
        <w:t>as prateleiras</w:t>
      </w:r>
      <w:r w:rsidR="009E2437">
        <w:rPr>
          <w:lang w:eastAsia="en-US"/>
        </w:rPr>
        <w:t xml:space="preserve"> existentes</w:t>
      </w:r>
      <w:r w:rsidR="00A42F0B">
        <w:rPr>
          <w:lang w:eastAsia="en-US"/>
        </w:rPr>
        <w:t xml:space="preserve"> e refazendo o layout de acordo com o padrão modelo 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2E7A42" w:rsidRDefault="002E7A42" w:rsidP="007A0BD9">
      <w:pPr>
        <w:jc w:val="center"/>
        <w:rPr>
          <w:lang w:eastAsia="en-US"/>
        </w:rPr>
      </w:pPr>
      <w:r>
        <w:rPr>
          <w:noProof/>
        </w:rPr>
        <w:drawing>
          <wp:inline distT="0" distB="0" distL="0" distR="0" wp14:anchorId="348F5970" wp14:editId="14C596BF">
            <wp:extent cx="3756733" cy="2753427"/>
            <wp:effectExtent l="0" t="0" r="0" b="889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767339" cy="2761200"/>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7A0BD9" w:rsidRDefault="007A0BD9" w:rsidP="007A0BD9">
      <w:pPr>
        <w:spacing w:after="0" w:line="360" w:lineRule="auto"/>
        <w:jc w:val="center"/>
        <w:rPr>
          <w:sz w:val="20"/>
          <w:szCs w:val="20"/>
          <w:lang w:eastAsia="en-US"/>
        </w:rPr>
      </w:pPr>
      <w:r>
        <w:rPr>
          <w:sz w:val="20"/>
          <w:szCs w:val="20"/>
          <w:lang w:eastAsia="en-US"/>
        </w:rPr>
        <w:t>Fonte: Projeto de Acessibilidade</w:t>
      </w:r>
    </w:p>
    <w:p w:rsidR="009D6492" w:rsidRDefault="009D6492" w:rsidP="007A0BD9">
      <w:pPr>
        <w:spacing w:after="0" w:line="360" w:lineRule="auto"/>
        <w:jc w:val="center"/>
        <w:rPr>
          <w:sz w:val="20"/>
          <w:szCs w:val="20"/>
          <w:lang w:eastAsia="en-US"/>
        </w:rPr>
      </w:pPr>
    </w:p>
    <w:p w:rsidR="007A0BD9" w:rsidRDefault="007A0BD9" w:rsidP="007A0BD9">
      <w:pPr>
        <w:spacing w:after="0" w:line="360" w:lineRule="auto"/>
        <w:jc w:val="center"/>
        <w:rPr>
          <w:sz w:val="20"/>
          <w:szCs w:val="20"/>
          <w:lang w:eastAsia="en-US"/>
        </w:rPr>
      </w:pPr>
      <w:r>
        <w:rPr>
          <w:noProof/>
        </w:rPr>
        <w:drawing>
          <wp:inline distT="0" distB="0" distL="0" distR="0" wp14:anchorId="29F73650" wp14:editId="7B7488CE">
            <wp:extent cx="2152695" cy="1981286"/>
            <wp:effectExtent l="0" t="0" r="0"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169867" cy="1997091"/>
                    </a:xfrm>
                    <a:prstGeom prst="rect">
                      <a:avLst/>
                    </a:prstGeom>
                  </pic:spPr>
                </pic:pic>
              </a:graphicData>
            </a:graphic>
          </wp:inline>
        </w:drawing>
      </w:r>
    </w:p>
    <w:p w:rsidR="007A0BD9" w:rsidRPr="007A0BD9" w:rsidRDefault="007A0BD9" w:rsidP="007A0BD9">
      <w:pPr>
        <w:spacing w:after="0" w:line="360" w:lineRule="auto"/>
        <w:jc w:val="center"/>
        <w:rPr>
          <w:sz w:val="20"/>
          <w:szCs w:val="20"/>
          <w:lang w:eastAsia="en-US"/>
        </w:rPr>
      </w:pPr>
      <w:r w:rsidRPr="007A0BD9">
        <w:rPr>
          <w:sz w:val="20"/>
          <w:szCs w:val="20"/>
          <w:lang w:eastAsia="en-US"/>
        </w:rPr>
        <w:t>Alcance manual lateral e frontal com deslocamento do tronco</w:t>
      </w:r>
    </w:p>
    <w:p w:rsidR="007A0BD9" w:rsidRDefault="00AB25B1" w:rsidP="007A0BD9">
      <w:pPr>
        <w:spacing w:after="0" w:line="360" w:lineRule="auto"/>
        <w:jc w:val="center"/>
        <w:rPr>
          <w:sz w:val="20"/>
          <w:szCs w:val="20"/>
          <w:lang w:eastAsia="en-US"/>
        </w:rPr>
      </w:pPr>
      <w:r>
        <w:rPr>
          <w:sz w:val="20"/>
          <w:szCs w:val="20"/>
          <w:lang w:eastAsia="en-US"/>
        </w:rPr>
        <w:t>Fonte: NBR 9050/2020</w:t>
      </w:r>
    </w:p>
    <w:p w:rsidR="00B82F3E" w:rsidRDefault="00B82F3E" w:rsidP="00F266C7">
      <w:pPr>
        <w:pStyle w:val="Legenda"/>
        <w:rPr>
          <w:lang w:eastAsia="en-US"/>
        </w:rPr>
      </w:pPr>
    </w:p>
    <w:p w:rsidR="00A5007A" w:rsidRDefault="00A5007A" w:rsidP="00A5007A">
      <w:pPr>
        <w:rPr>
          <w:lang w:eastAsia="en-US"/>
        </w:rPr>
      </w:pPr>
    </w:p>
    <w:p w:rsidR="00315704" w:rsidRDefault="00E2096A" w:rsidP="001F5C76">
      <w:pPr>
        <w:pStyle w:val="Ttulo2"/>
      </w:pPr>
      <w:bookmarkStart w:id="79" w:name="_Toc65500550"/>
      <w:r>
        <w:lastRenderedPageBreak/>
        <w:t>Sanitário</w:t>
      </w:r>
      <w:r w:rsidR="00D02574">
        <w:t>s</w:t>
      </w:r>
      <w:r>
        <w:t xml:space="preserve"> Coletivo</w:t>
      </w:r>
      <w:r w:rsidR="00D02574">
        <w:t>s</w:t>
      </w:r>
      <w:r>
        <w:t xml:space="preserve"> Masculino</w:t>
      </w:r>
      <w:r w:rsidR="00E018FC">
        <w:t xml:space="preserve"> | Feminino</w:t>
      </w:r>
      <w:r w:rsidR="00D02574">
        <w:t xml:space="preserve"> e Professores</w:t>
      </w:r>
      <w:bookmarkEnd w:id="79"/>
    </w:p>
    <w:p w:rsidR="00E018FC" w:rsidRDefault="00E018FC" w:rsidP="00D02574">
      <w:pPr>
        <w:pStyle w:val="Ttulo2"/>
        <w:numPr>
          <w:ilvl w:val="0"/>
          <w:numId w:val="0"/>
        </w:numPr>
      </w:pPr>
    </w:p>
    <w:p w:rsidR="00E018FC" w:rsidRDefault="00D02574" w:rsidP="00E018FC">
      <w:pPr>
        <w:jc w:val="both"/>
        <w:rPr>
          <w:lang w:eastAsia="en-US"/>
        </w:rPr>
      </w:pPr>
      <w:r>
        <w:rPr>
          <w:lang w:eastAsia="en-US"/>
        </w:rPr>
        <w:t>Para adequar os</w:t>
      </w:r>
      <w:r w:rsidR="00E018FC">
        <w:rPr>
          <w:lang w:eastAsia="en-US"/>
        </w:rPr>
        <w:t xml:space="preserve"> sanitários coletivos aos requisitos da acessibilidade, será necessário fazer uma reforma, </w:t>
      </w:r>
      <w:r>
        <w:rPr>
          <w:lang w:eastAsia="en-US"/>
        </w:rPr>
        <w:t>remodelando todo o layout dos sanitários coletivos, o</w:t>
      </w:r>
      <w:r w:rsidR="00E018FC">
        <w:rPr>
          <w:lang w:eastAsia="en-US"/>
        </w:rPr>
        <w:t xml:space="preserve">bedecendo as Leis e Normas de Acessibilidade, além de atender o que for possível aos modelos Padrão FDE. </w:t>
      </w:r>
    </w:p>
    <w:p w:rsidR="00A32EAE" w:rsidRDefault="00CD604A" w:rsidP="00E018FC">
      <w:pPr>
        <w:jc w:val="both"/>
        <w:rPr>
          <w:lang w:eastAsia="en-US"/>
        </w:rPr>
      </w:pPr>
      <w:r>
        <w:rPr>
          <w:lang w:eastAsia="en-US"/>
        </w:rPr>
        <w:t xml:space="preserve">A reforma necessária de </w:t>
      </w:r>
      <w:r w:rsidR="00D02574">
        <w:rPr>
          <w:lang w:eastAsia="en-US"/>
        </w:rPr>
        <w:t xml:space="preserve">execução de </w:t>
      </w:r>
      <w:r>
        <w:rPr>
          <w:lang w:eastAsia="en-US"/>
        </w:rPr>
        <w:t xml:space="preserve">parede </w:t>
      </w:r>
      <w:r w:rsidR="00D02574">
        <w:rPr>
          <w:lang w:eastAsia="en-US"/>
        </w:rPr>
        <w:t xml:space="preserve">e revestimentos </w:t>
      </w:r>
      <w:r>
        <w:rPr>
          <w:lang w:eastAsia="en-US"/>
        </w:rPr>
        <w:t xml:space="preserve">deverá seguir orientações </w:t>
      </w:r>
      <w:r w:rsidR="000D05C2">
        <w:rPr>
          <w:lang w:eastAsia="en-US"/>
        </w:rPr>
        <w:t>conforme item 2.</w:t>
      </w:r>
      <w:r w:rsidR="00952AAB">
        <w:rPr>
          <w:lang w:eastAsia="en-US"/>
        </w:rPr>
        <w:t>9</w:t>
      </w:r>
      <w:r>
        <w:rPr>
          <w:lang w:eastAsia="en-US"/>
        </w:rPr>
        <w:t xml:space="preserve"> deste memorial</w:t>
      </w:r>
      <w:r w:rsidR="00A32EAE">
        <w:rPr>
          <w:lang w:eastAsia="en-US"/>
        </w:rPr>
        <w:t>.</w:t>
      </w:r>
    </w:p>
    <w:p w:rsidR="00EB62E6" w:rsidRDefault="00EB62E6" w:rsidP="00EB62E6">
      <w:pPr>
        <w:spacing w:after="0"/>
        <w:jc w:val="both"/>
        <w:rPr>
          <w:lang w:eastAsia="en-US"/>
        </w:rPr>
      </w:pPr>
      <w:r>
        <w:rPr>
          <w:lang w:eastAsia="en-US"/>
        </w:rPr>
        <w:t xml:space="preserve">É de extrema importância, para a correta execução dos banheiros e sanitários, a elaboração de projeto </w:t>
      </w:r>
      <w:proofErr w:type="spellStart"/>
      <w:r>
        <w:rPr>
          <w:lang w:eastAsia="en-US"/>
        </w:rPr>
        <w:t>hidrossanitário</w:t>
      </w:r>
      <w:proofErr w:type="spellEnd"/>
      <w:r>
        <w:rPr>
          <w:lang w:eastAsia="en-US"/>
        </w:rPr>
        <w:t>, devido a passagem e distribuição de novos pontos de água e esgoto.</w:t>
      </w:r>
    </w:p>
    <w:p w:rsidR="00EB62E6" w:rsidRDefault="00EB62E6" w:rsidP="00E018FC">
      <w:pPr>
        <w:jc w:val="both"/>
        <w:rPr>
          <w:lang w:eastAsia="en-US"/>
        </w:rPr>
      </w:pPr>
    </w:p>
    <w:p w:rsidR="00B82F3E" w:rsidRDefault="00B82F3E" w:rsidP="00E018FC">
      <w:pPr>
        <w:jc w:val="both"/>
        <w:rPr>
          <w:lang w:eastAsia="en-US"/>
        </w:rPr>
      </w:pPr>
      <w:r>
        <w:rPr>
          <w:lang w:eastAsia="en-US"/>
        </w:rPr>
        <w:t>Deverá ser reinstalado ponto para luminária.</w:t>
      </w:r>
      <w:r w:rsidR="00BC20F8">
        <w:rPr>
          <w:lang w:eastAsia="en-US"/>
        </w:rPr>
        <w:t xml:space="preserve"> A iluminação deverá ter nível de </w:t>
      </w:r>
      <w:proofErr w:type="spellStart"/>
      <w:r w:rsidR="00BC20F8">
        <w:rPr>
          <w:lang w:eastAsia="en-US"/>
        </w:rPr>
        <w:t>iluminância</w:t>
      </w:r>
      <w:proofErr w:type="spellEnd"/>
      <w:r w:rsidR="00BC20F8">
        <w:rPr>
          <w:lang w:eastAsia="en-US"/>
        </w:rPr>
        <w:t xml:space="preserve"> de 150 lux medidos a 1,00m do chão.</w:t>
      </w:r>
    </w:p>
    <w:p w:rsidR="00E018FC" w:rsidRDefault="00E018FC" w:rsidP="00A96396">
      <w:pPr>
        <w:jc w:val="both"/>
        <w:rPr>
          <w:lang w:eastAsia="en-US"/>
        </w:rPr>
      </w:pPr>
      <w:r>
        <w:rPr>
          <w:lang w:eastAsia="en-US"/>
        </w:rPr>
        <w:t xml:space="preserve">Para as bancadas das cubas foi utilizado o modelo padrão FDE LT-06, </w:t>
      </w:r>
      <w:r w:rsidR="009C5D3E">
        <w:rPr>
          <w:lang w:eastAsia="en-US"/>
        </w:rPr>
        <w:t xml:space="preserve">conforme modelo anexo ao memorial, </w:t>
      </w:r>
      <w:r>
        <w:rPr>
          <w:lang w:eastAsia="en-US"/>
        </w:rPr>
        <w:t>porém foi alterado e ajust</w:t>
      </w:r>
      <w:r w:rsidR="00D02574">
        <w:rPr>
          <w:lang w:eastAsia="en-US"/>
        </w:rPr>
        <w:t>ado para colocação de somente 04</w:t>
      </w:r>
      <w:r>
        <w:rPr>
          <w:lang w:eastAsia="en-US"/>
        </w:rPr>
        <w:t xml:space="preserve"> cubas</w:t>
      </w:r>
      <w:r w:rsidR="000D05C2">
        <w:rPr>
          <w:lang w:eastAsia="en-US"/>
        </w:rPr>
        <w:t xml:space="preserve"> </w:t>
      </w:r>
      <w:r w:rsidR="00D02574">
        <w:rPr>
          <w:lang w:eastAsia="en-US"/>
        </w:rPr>
        <w:t xml:space="preserve">em bancada </w:t>
      </w:r>
      <w:r w:rsidR="000D05C2">
        <w:rPr>
          <w:lang w:eastAsia="en-US"/>
        </w:rPr>
        <w:t>no sanitário masculino e no feminino</w:t>
      </w:r>
      <w:r>
        <w:rPr>
          <w:lang w:eastAsia="en-US"/>
        </w:rPr>
        <w:t>.</w:t>
      </w:r>
      <w:r w:rsidR="000A6009">
        <w:rPr>
          <w:lang w:eastAsia="en-US"/>
        </w:rPr>
        <w:t xml:space="preserve"> Será dotado de saboneteira, toalheiro e espelho.</w:t>
      </w:r>
    </w:p>
    <w:p w:rsidR="00AB25B1" w:rsidRDefault="00AB25B1" w:rsidP="00AB25B1">
      <w:pPr>
        <w:jc w:val="both"/>
        <w:rPr>
          <w:lang w:eastAsia="en-US"/>
        </w:rPr>
      </w:pPr>
      <w:r>
        <w:rPr>
          <w:lang w:eastAsia="en-US"/>
        </w:rPr>
        <w:t xml:space="preserve">Para a execução dos projetos dos sanitários é importante a elaboração do projeto </w:t>
      </w:r>
      <w:proofErr w:type="spellStart"/>
      <w:r>
        <w:rPr>
          <w:lang w:eastAsia="en-US"/>
        </w:rPr>
        <w:t>hidrossanitário</w:t>
      </w:r>
      <w:proofErr w:type="spellEnd"/>
      <w:r>
        <w:rPr>
          <w:lang w:eastAsia="en-US"/>
        </w:rPr>
        <w:t>.</w:t>
      </w: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AB25B1" w:rsidRDefault="00AB25B1" w:rsidP="00AB25B1">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rsidR="00AB25B1" w:rsidRDefault="00AB25B1" w:rsidP="00AB25B1">
      <w:pPr>
        <w:jc w:val="both"/>
        <w:rPr>
          <w:lang w:eastAsia="en-US"/>
        </w:rPr>
      </w:pPr>
      <w:r>
        <w:rPr>
          <w:lang w:eastAsia="en-US"/>
        </w:rPr>
        <w:t>Para atender as crianças da escola, o mictório deve ser instalado na altura:</w:t>
      </w:r>
    </w:p>
    <w:p w:rsidR="00AB25B1" w:rsidRDefault="00AB25B1" w:rsidP="00AB25B1">
      <w:pPr>
        <w:jc w:val="both"/>
        <w:rPr>
          <w:lang w:eastAsia="en-US"/>
        </w:rPr>
      </w:pPr>
      <w:r>
        <w:rPr>
          <w:lang w:eastAsia="en-US"/>
        </w:rPr>
        <w:t>- O mictório para P.M.R, deverá seguir a NBR 9050 e ser instalado com altura mínima de 0,60cm a 0,65cm, com duas barras de apoio, uma em cada lado de no mínimo 0,70cm.</w:t>
      </w: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w:t>
      </w:r>
      <w:proofErr w:type="gramStart"/>
      <w:r w:rsidR="007A3000">
        <w:rPr>
          <w:lang w:eastAsia="en-US"/>
        </w:rPr>
        <w:t xml:space="preserve">01 </w:t>
      </w:r>
      <w:r>
        <w:rPr>
          <w:lang w:eastAsia="en-US"/>
        </w:rPr>
        <w:t>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AB25B1" w:rsidRDefault="00AB25B1" w:rsidP="00871DDC">
      <w:pPr>
        <w:jc w:val="both"/>
      </w:pPr>
    </w:p>
    <w:p w:rsidR="00AB25B1" w:rsidRDefault="00AB25B1" w:rsidP="00871DDC">
      <w:pPr>
        <w:jc w:val="both"/>
      </w:pPr>
    </w:p>
    <w:p w:rsidR="00AB25B1" w:rsidRDefault="00AB25B1" w:rsidP="00AB25B1">
      <w:pPr>
        <w:jc w:val="both"/>
      </w:pPr>
      <w:r>
        <w:lastRenderedPageBreak/>
        <w:t>Deverá ser equipado com duas barras de apoio na vertical, uma de cada lado e garantir as seguintes condições, conforme NBR 9050/2020:</w:t>
      </w:r>
    </w:p>
    <w:p w:rsidR="00AB25B1" w:rsidRDefault="00AB25B1" w:rsidP="00AB25B1">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AB25B1" w:rsidRDefault="00AB25B1" w:rsidP="00AB25B1">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AB25B1" w:rsidRPr="003C6A70" w:rsidRDefault="00AB25B1" w:rsidP="00AB25B1">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Pr>
          <w:lang w:eastAsia="en-US"/>
        </w:rPr>
        <w:t>;</w:t>
      </w:r>
    </w:p>
    <w:p w:rsidR="00AB25B1" w:rsidRDefault="00AB25B1" w:rsidP="00AB25B1">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AB25B1" w:rsidRPr="003C6A70" w:rsidRDefault="00AB25B1" w:rsidP="00AB25B1">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AB25B1" w:rsidRDefault="00AB25B1" w:rsidP="00AB25B1">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AB25B1" w:rsidRDefault="00AB25B1" w:rsidP="00AB25B1">
      <w:pPr>
        <w:spacing w:after="0" w:line="360" w:lineRule="auto"/>
        <w:jc w:val="both"/>
        <w:rPr>
          <w:sz w:val="20"/>
          <w:szCs w:val="20"/>
          <w:lang w:eastAsia="en-US"/>
        </w:rPr>
      </w:pPr>
    </w:p>
    <w:p w:rsidR="00AB25B1" w:rsidRDefault="00AB25B1" w:rsidP="00AB25B1">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9050/2020.</w:t>
      </w:r>
    </w:p>
    <w:p w:rsidR="00AB25B1" w:rsidRDefault="00AB25B1" w:rsidP="00AB25B1">
      <w:pPr>
        <w:spacing w:after="0"/>
        <w:jc w:val="both"/>
        <w:rPr>
          <w:lang w:eastAsia="en-US"/>
        </w:rPr>
      </w:pPr>
    </w:p>
    <w:p w:rsidR="000A6009" w:rsidRDefault="000A6009" w:rsidP="000A6009">
      <w:pPr>
        <w:spacing w:after="0"/>
        <w:jc w:val="center"/>
        <w:rPr>
          <w:lang w:eastAsia="en-US"/>
        </w:rPr>
      </w:pPr>
      <w:r>
        <w:rPr>
          <w:noProof/>
        </w:rPr>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AB25B1" w:rsidP="000A6009">
      <w:pPr>
        <w:spacing w:after="0" w:line="360" w:lineRule="auto"/>
        <w:jc w:val="center"/>
        <w:rPr>
          <w:sz w:val="20"/>
          <w:szCs w:val="20"/>
          <w:lang w:eastAsia="en-US"/>
        </w:rPr>
      </w:pPr>
      <w:r>
        <w:rPr>
          <w:sz w:val="20"/>
          <w:szCs w:val="20"/>
          <w:lang w:eastAsia="en-US"/>
        </w:rPr>
        <w:t>Fonte: NBR 9050/2020</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AB25B1" w:rsidRDefault="00AB25B1" w:rsidP="00E91B15">
      <w:pPr>
        <w:spacing w:after="0"/>
        <w:jc w:val="both"/>
        <w:rPr>
          <w:lang w:eastAsia="en-US"/>
        </w:rPr>
      </w:pPr>
    </w:p>
    <w:p w:rsidR="00E91B15" w:rsidRDefault="00E91B15" w:rsidP="00E91B15">
      <w:pPr>
        <w:spacing w:after="0"/>
        <w:jc w:val="both"/>
        <w:rPr>
          <w:lang w:eastAsia="en-US"/>
        </w:rPr>
      </w:pPr>
      <w:r>
        <w:rPr>
          <w:lang w:eastAsia="en-US"/>
        </w:rPr>
        <w:lastRenderedPageBreak/>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A20AD8" w:rsidRDefault="00A20AD8"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7C519D" w:rsidRDefault="007C519D" w:rsidP="003F6003">
      <w:pPr>
        <w:spacing w:after="0"/>
        <w:jc w:val="both"/>
        <w:rPr>
          <w:lang w:eastAsia="en-US"/>
        </w:rPr>
      </w:pPr>
    </w:p>
    <w:p w:rsidR="00BC20F8" w:rsidRDefault="00BC20F8" w:rsidP="003F6003">
      <w:pPr>
        <w:spacing w:after="0"/>
        <w:jc w:val="both"/>
        <w:rPr>
          <w:lang w:eastAsia="en-US"/>
        </w:rPr>
      </w:pPr>
    </w:p>
    <w:p w:rsidR="003F6003" w:rsidRDefault="003F6003" w:rsidP="003F6003">
      <w:pPr>
        <w:spacing w:after="0"/>
        <w:jc w:val="center"/>
        <w:rPr>
          <w:lang w:eastAsia="en-US"/>
        </w:rPr>
      </w:pPr>
      <w:r>
        <w:rPr>
          <w:noProof/>
        </w:rPr>
        <w:drawing>
          <wp:inline distT="0" distB="0" distL="0" distR="0" wp14:anchorId="6317BE8F" wp14:editId="079B12AB">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990800" cy="2520000"/>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AB25B1" w:rsidP="003F6003">
      <w:pPr>
        <w:spacing w:after="0" w:line="360" w:lineRule="auto"/>
        <w:jc w:val="center"/>
        <w:rPr>
          <w:sz w:val="20"/>
          <w:szCs w:val="20"/>
          <w:lang w:eastAsia="en-US"/>
        </w:rPr>
      </w:pPr>
      <w:r>
        <w:rPr>
          <w:sz w:val="20"/>
          <w:szCs w:val="20"/>
          <w:lang w:eastAsia="en-US"/>
        </w:rPr>
        <w:t>Fonte: NBR 9050/2020</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F266C7" w:rsidRDefault="00F266C7"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7C519D" w:rsidRDefault="007C519D" w:rsidP="002111DA">
      <w:pPr>
        <w:spacing w:after="0"/>
        <w:jc w:val="both"/>
        <w:rPr>
          <w:szCs w:val="24"/>
          <w:lang w:eastAsia="en-US"/>
        </w:rPr>
      </w:pPr>
    </w:p>
    <w:p w:rsidR="00AB25B1" w:rsidRDefault="00AB25B1" w:rsidP="00AB25B1">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AB25B1" w:rsidRDefault="00AB25B1" w:rsidP="00AB25B1">
      <w:pPr>
        <w:spacing w:after="0"/>
        <w:jc w:val="both"/>
        <w:rPr>
          <w:szCs w:val="24"/>
          <w:lang w:eastAsia="en-US"/>
        </w:rPr>
      </w:pPr>
    </w:p>
    <w:p w:rsidR="00AB25B1" w:rsidRDefault="00AB25B1" w:rsidP="00AB25B1">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rsidR="00AB25B1" w:rsidRDefault="00AB25B1" w:rsidP="00AB25B1">
      <w:pPr>
        <w:spacing w:after="0"/>
        <w:jc w:val="both"/>
        <w:rPr>
          <w:szCs w:val="24"/>
          <w:lang w:eastAsia="en-US"/>
        </w:rPr>
      </w:pPr>
    </w:p>
    <w:p w:rsidR="00F266C7" w:rsidRPr="00F266C7" w:rsidRDefault="00F266C7" w:rsidP="00F266C7">
      <w:pPr>
        <w:pStyle w:val="Legenda"/>
        <w:rPr>
          <w:lang w:eastAsia="en-US"/>
        </w:rPr>
      </w:pPr>
    </w:p>
    <w:p w:rsidR="00376298" w:rsidRDefault="00D02574" w:rsidP="001F5C76">
      <w:pPr>
        <w:pStyle w:val="Ttulo2"/>
      </w:pPr>
      <w:bookmarkStart w:id="80" w:name="_Toc65500551"/>
      <w:r>
        <w:t xml:space="preserve">Banheiros e </w:t>
      </w:r>
      <w:r w:rsidR="00376298">
        <w:t xml:space="preserve">Sanitários Acessíveis </w:t>
      </w:r>
      <w:r>
        <w:t>| Professores e Unissex | Masculino e Feminino</w:t>
      </w:r>
      <w:bookmarkEnd w:id="80"/>
    </w:p>
    <w:p w:rsidR="00376298" w:rsidRDefault="00376298" w:rsidP="00D02574">
      <w:pPr>
        <w:pStyle w:val="Ttulo2"/>
        <w:numPr>
          <w:ilvl w:val="0"/>
          <w:numId w:val="0"/>
        </w:numPr>
      </w:pPr>
    </w:p>
    <w:p w:rsidR="00376298" w:rsidRDefault="00376298" w:rsidP="00376298">
      <w:pPr>
        <w:spacing w:after="0"/>
        <w:jc w:val="both"/>
        <w:rPr>
          <w:lang w:eastAsia="en-US"/>
        </w:rPr>
      </w:pPr>
      <w:r>
        <w:rPr>
          <w:lang w:eastAsia="en-US"/>
        </w:rPr>
        <w:t>Para atendimento da NBR 9050,</w:t>
      </w:r>
      <w:r w:rsidR="00CD604A">
        <w:rPr>
          <w:lang w:eastAsia="en-US"/>
        </w:rPr>
        <w:t xml:space="preserve"> é necessário a instalação de </w:t>
      </w:r>
      <w:r>
        <w:rPr>
          <w:lang w:eastAsia="en-US"/>
        </w:rPr>
        <w:t xml:space="preserve">sanitários </w:t>
      </w:r>
      <w:r w:rsidR="004979B4">
        <w:rPr>
          <w:lang w:eastAsia="en-US"/>
        </w:rPr>
        <w:t xml:space="preserve">e/ou banheiros </w:t>
      </w:r>
      <w:r>
        <w:rPr>
          <w:lang w:eastAsia="en-US"/>
        </w:rPr>
        <w:t>acessíveis</w:t>
      </w:r>
      <w:r w:rsidR="00D02574">
        <w:rPr>
          <w:lang w:eastAsia="en-US"/>
        </w:rPr>
        <w:t xml:space="preserve"> em todos os pavimentos</w:t>
      </w:r>
      <w:r>
        <w:rPr>
          <w:lang w:eastAsia="en-US"/>
        </w:rPr>
        <w:t>, com entrada independente, podendo ser unissex, por ser edificação de uso público existente</w:t>
      </w:r>
      <w:r w:rsidR="004979B4">
        <w:rPr>
          <w:lang w:eastAsia="en-US"/>
        </w:rPr>
        <w:t>.</w:t>
      </w:r>
    </w:p>
    <w:p w:rsidR="004979B4" w:rsidRDefault="004979B4" w:rsidP="00376298">
      <w:pPr>
        <w:spacing w:after="0"/>
        <w:jc w:val="both"/>
        <w:rPr>
          <w:lang w:eastAsia="en-US"/>
        </w:rPr>
      </w:pPr>
    </w:p>
    <w:p w:rsidR="00376298" w:rsidRDefault="00D02574" w:rsidP="00376298">
      <w:pPr>
        <w:pStyle w:val="PargrafodaLista"/>
        <w:numPr>
          <w:ilvl w:val="0"/>
          <w:numId w:val="35"/>
        </w:numPr>
        <w:spacing w:after="0"/>
        <w:jc w:val="both"/>
        <w:rPr>
          <w:lang w:eastAsia="en-US"/>
        </w:rPr>
      </w:pPr>
      <w:r>
        <w:rPr>
          <w:lang w:eastAsia="en-US"/>
        </w:rPr>
        <w:t>01</w:t>
      </w:r>
      <w:r w:rsidR="00376298">
        <w:rPr>
          <w:lang w:eastAsia="en-US"/>
        </w:rPr>
        <w:t xml:space="preserve"> no </w:t>
      </w:r>
      <w:r w:rsidR="00CD604A">
        <w:rPr>
          <w:lang w:eastAsia="en-US"/>
        </w:rPr>
        <w:t>pavimento térreo, atendendo aos alunos e funcionários</w:t>
      </w:r>
    </w:p>
    <w:p w:rsidR="00376298" w:rsidRDefault="00D02574" w:rsidP="00376298">
      <w:pPr>
        <w:pStyle w:val="PargrafodaLista"/>
        <w:numPr>
          <w:ilvl w:val="0"/>
          <w:numId w:val="35"/>
        </w:numPr>
        <w:spacing w:after="0"/>
        <w:jc w:val="both"/>
        <w:rPr>
          <w:lang w:eastAsia="en-US"/>
        </w:rPr>
      </w:pPr>
      <w:r>
        <w:rPr>
          <w:lang w:eastAsia="en-US"/>
        </w:rPr>
        <w:t>05</w:t>
      </w:r>
      <w:r w:rsidR="00CD604A">
        <w:rPr>
          <w:lang w:eastAsia="en-US"/>
        </w:rPr>
        <w:t xml:space="preserve"> para alunos</w:t>
      </w:r>
      <w:r>
        <w:rPr>
          <w:lang w:eastAsia="en-US"/>
        </w:rPr>
        <w:t xml:space="preserve"> </w:t>
      </w:r>
      <w:r w:rsidR="00CD604A">
        <w:rPr>
          <w:lang w:eastAsia="en-US"/>
        </w:rPr>
        <w:t xml:space="preserve">e funcionários, </w:t>
      </w:r>
      <w:r w:rsidR="00D923D0">
        <w:rPr>
          <w:lang w:eastAsia="en-US"/>
        </w:rPr>
        <w:t>n</w:t>
      </w:r>
      <w:r w:rsidR="00CD604A">
        <w:rPr>
          <w:lang w:eastAsia="en-US"/>
        </w:rPr>
        <w:t xml:space="preserve">o </w:t>
      </w:r>
      <w:r>
        <w:rPr>
          <w:lang w:eastAsia="en-US"/>
        </w:rPr>
        <w:t xml:space="preserve">2° </w:t>
      </w:r>
      <w:r w:rsidR="00CD604A">
        <w:rPr>
          <w:lang w:eastAsia="en-US"/>
        </w:rPr>
        <w:t>pavimento</w:t>
      </w:r>
      <w:r w:rsidR="00D923D0">
        <w:rPr>
          <w:lang w:eastAsia="en-US"/>
        </w:rPr>
        <w:t xml:space="preserve"> </w:t>
      </w:r>
    </w:p>
    <w:p w:rsidR="00D02574" w:rsidRDefault="00D02574" w:rsidP="00376298">
      <w:pPr>
        <w:pStyle w:val="PargrafodaLista"/>
        <w:numPr>
          <w:ilvl w:val="0"/>
          <w:numId w:val="35"/>
        </w:numPr>
        <w:spacing w:after="0"/>
        <w:jc w:val="both"/>
        <w:rPr>
          <w:lang w:eastAsia="en-US"/>
        </w:rPr>
      </w:pPr>
      <w:r>
        <w:rPr>
          <w:lang w:eastAsia="en-US"/>
        </w:rPr>
        <w:t>02 para alunos e funcionários, no 3° pavimento</w:t>
      </w:r>
    </w:p>
    <w:p w:rsidR="00EB62E6" w:rsidRDefault="00EB62E6" w:rsidP="00EB62E6">
      <w:pPr>
        <w:spacing w:after="0"/>
        <w:jc w:val="both"/>
        <w:rPr>
          <w:lang w:eastAsia="en-US"/>
        </w:rPr>
      </w:pPr>
    </w:p>
    <w:p w:rsidR="00EB62E6" w:rsidRDefault="00EB62E6" w:rsidP="00EB62E6">
      <w:pPr>
        <w:spacing w:after="0"/>
        <w:jc w:val="both"/>
        <w:rPr>
          <w:lang w:eastAsia="en-US"/>
        </w:rPr>
      </w:pPr>
      <w:r>
        <w:rPr>
          <w:lang w:eastAsia="en-US"/>
        </w:rPr>
        <w:t xml:space="preserve">É de extrema importância, para a correta execução dos banheiros e sanitários, a elaboração de projeto </w:t>
      </w:r>
      <w:proofErr w:type="spellStart"/>
      <w:r>
        <w:rPr>
          <w:lang w:eastAsia="en-US"/>
        </w:rPr>
        <w:t>hidrossanitário</w:t>
      </w:r>
      <w:proofErr w:type="spellEnd"/>
      <w:r>
        <w:rPr>
          <w:lang w:eastAsia="en-US"/>
        </w:rPr>
        <w:t>, devido a passagem e distribuição de novos pontos de água e esgoto.</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9D6492" w:rsidRDefault="009D6492" w:rsidP="00376298">
      <w:pPr>
        <w:spacing w:after="0"/>
        <w:jc w:val="both"/>
        <w:rPr>
          <w:szCs w:val="24"/>
          <w:lang w:eastAsia="en-US"/>
        </w:rPr>
      </w:pP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206D55" w:rsidRDefault="00D10CF0" w:rsidP="00206D55">
      <w:pPr>
        <w:jc w:val="both"/>
        <w:rPr>
          <w:lang w:eastAsia="en-US"/>
        </w:rPr>
      </w:pPr>
      <w:r>
        <w:rPr>
          <w:lang w:eastAsia="en-US"/>
        </w:rPr>
        <w:t>O local que será instalado o</w:t>
      </w:r>
      <w:r w:rsidR="00D923D0">
        <w:rPr>
          <w:lang w:eastAsia="en-US"/>
        </w:rPr>
        <w:t>s</w:t>
      </w:r>
      <w:r>
        <w:rPr>
          <w:lang w:eastAsia="en-US"/>
        </w:rPr>
        <w:t xml:space="preserve"> </w:t>
      </w:r>
      <w:r w:rsidR="00376298">
        <w:rPr>
          <w:lang w:eastAsia="en-US"/>
        </w:rPr>
        <w:t>sanitário</w:t>
      </w:r>
      <w:r w:rsidR="00D923D0">
        <w:rPr>
          <w:lang w:eastAsia="en-US"/>
        </w:rPr>
        <w:t>s</w:t>
      </w:r>
      <w:r w:rsidR="00376298">
        <w:rPr>
          <w:lang w:eastAsia="en-US"/>
        </w:rPr>
        <w:t xml:space="preserve"> </w:t>
      </w:r>
      <w:r w:rsidR="00D923D0">
        <w:rPr>
          <w:lang w:eastAsia="en-US"/>
        </w:rPr>
        <w:t>acessíveis</w:t>
      </w:r>
      <w:r>
        <w:rPr>
          <w:lang w:eastAsia="en-US"/>
        </w:rPr>
        <w:t xml:space="preserve"> </w:t>
      </w:r>
      <w:r w:rsidR="00D923D0">
        <w:rPr>
          <w:lang w:eastAsia="en-US"/>
        </w:rPr>
        <w:t>precisam</w:t>
      </w:r>
      <w:r>
        <w:rPr>
          <w:lang w:eastAsia="en-US"/>
        </w:rPr>
        <w:t xml:space="preserve"> </w:t>
      </w:r>
      <w:r w:rsidR="00206D55">
        <w:rPr>
          <w:lang w:eastAsia="en-US"/>
        </w:rPr>
        <w:t>fazer uma reforma geral, retirando todas as louças, acessórios, bancadas, piso cerâmico</w:t>
      </w:r>
      <w:r w:rsidR="00B876A0">
        <w:rPr>
          <w:lang w:eastAsia="en-US"/>
        </w:rPr>
        <w:t>, teto</w:t>
      </w:r>
      <w:r w:rsidR="00206D55">
        <w:rPr>
          <w:lang w:eastAsia="en-US"/>
        </w:rPr>
        <w:t xml:space="preserve"> </w:t>
      </w:r>
      <w:r w:rsidR="007A3000">
        <w:rPr>
          <w:lang w:eastAsia="en-US"/>
        </w:rPr>
        <w:t>e azulejo (onde for necessário), demolir paredes</w:t>
      </w:r>
      <w:r w:rsidR="00B876A0">
        <w:rPr>
          <w:lang w:eastAsia="en-US"/>
        </w:rPr>
        <w:t xml:space="preserve">, conforme </w:t>
      </w:r>
      <w:r w:rsidR="00206D55">
        <w:rPr>
          <w:lang w:eastAsia="en-US"/>
        </w:rPr>
        <w:t xml:space="preserve">e refazer o layout, obedecendo as Leis e Normas de Acessibilidade, além de atender o que for possível aos modelos Padrão FDE. </w:t>
      </w:r>
    </w:p>
    <w:p w:rsidR="004979B4" w:rsidRDefault="004979B4" w:rsidP="004979B4">
      <w:pPr>
        <w:jc w:val="both"/>
        <w:rPr>
          <w:lang w:eastAsia="en-US"/>
        </w:rPr>
      </w:pPr>
      <w:r>
        <w:rPr>
          <w:lang w:eastAsia="en-US"/>
        </w:rPr>
        <w:t xml:space="preserve">Para a execução dos projetos dos sanitários é importante a elaboração do projeto </w:t>
      </w:r>
      <w:proofErr w:type="spellStart"/>
      <w:r>
        <w:rPr>
          <w:lang w:eastAsia="en-US"/>
        </w:rPr>
        <w:t>hidrossanitário</w:t>
      </w:r>
      <w:proofErr w:type="spellEnd"/>
      <w:r>
        <w:rPr>
          <w:lang w:eastAsia="en-US"/>
        </w:rPr>
        <w:t xml:space="preserve">. </w:t>
      </w:r>
    </w:p>
    <w:p w:rsidR="00607B5B" w:rsidRDefault="00607B5B" w:rsidP="00607B5B">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rsidR="00A5007A" w:rsidRDefault="00A5007A" w:rsidP="00607B5B">
      <w:pPr>
        <w:spacing w:after="0"/>
        <w:jc w:val="both"/>
        <w:rPr>
          <w:szCs w:val="24"/>
          <w:lang w:eastAsia="en-US"/>
        </w:rPr>
      </w:pPr>
    </w:p>
    <w:p w:rsidR="00607B5B" w:rsidRDefault="00607B5B" w:rsidP="00607B5B">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4979B4" w:rsidRDefault="004979B4" w:rsidP="00376298">
      <w:pPr>
        <w:autoSpaceDE w:val="0"/>
        <w:autoSpaceDN w:val="0"/>
        <w:adjustRightInd w:val="0"/>
        <w:spacing w:after="0"/>
        <w:jc w:val="both"/>
        <w:rPr>
          <w:lang w:eastAsia="en-US"/>
        </w:rPr>
      </w:pPr>
    </w:p>
    <w:p w:rsidR="004979B4" w:rsidRDefault="004979B4" w:rsidP="00376298">
      <w:pPr>
        <w:autoSpaceDE w:val="0"/>
        <w:autoSpaceDN w:val="0"/>
        <w:adjustRightInd w:val="0"/>
        <w:spacing w:after="0"/>
        <w:jc w:val="both"/>
        <w:rPr>
          <w:lang w:eastAsia="en-US"/>
        </w:rPr>
      </w:pPr>
    </w:p>
    <w:p w:rsidR="00376298" w:rsidRDefault="00376298" w:rsidP="00376298">
      <w:pPr>
        <w:autoSpaceDE w:val="0"/>
        <w:autoSpaceDN w:val="0"/>
        <w:adjustRightInd w:val="0"/>
        <w:spacing w:after="0"/>
        <w:jc w:val="both"/>
        <w:rPr>
          <w:lang w:eastAsia="en-US"/>
        </w:rPr>
      </w:pPr>
      <w:r>
        <w:rPr>
          <w:lang w:eastAsia="en-US"/>
        </w:rPr>
        <w:lastRenderedPageBreak/>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9D6492">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376298" w:rsidRDefault="00376298" w:rsidP="00376298">
      <w:pPr>
        <w:autoSpaceDE w:val="0"/>
        <w:autoSpaceDN w:val="0"/>
        <w:adjustRightInd w:val="0"/>
        <w:spacing w:after="0" w:line="240" w:lineRule="auto"/>
        <w:jc w:val="both"/>
        <w:rPr>
          <w:lang w:eastAsia="en-US"/>
        </w:rPr>
      </w:pPr>
    </w:p>
    <w:p w:rsidR="009D6492" w:rsidRDefault="009D6492" w:rsidP="00376298">
      <w:pPr>
        <w:autoSpaceDE w:val="0"/>
        <w:autoSpaceDN w:val="0"/>
        <w:adjustRightInd w:val="0"/>
        <w:spacing w:after="0" w:line="240" w:lineRule="auto"/>
        <w:jc w:val="both"/>
        <w:rPr>
          <w:lang w:eastAsia="en-US"/>
        </w:rPr>
      </w:pPr>
    </w:p>
    <w:p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1D9B79FD" wp14:editId="70A39501">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03789"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Faixa de alcance de acessórios junto ao lavatório</w:t>
      </w:r>
    </w:p>
    <w:p w:rsidR="00376298" w:rsidRDefault="004979B4" w:rsidP="00376298">
      <w:pPr>
        <w:spacing w:after="0" w:line="360" w:lineRule="auto"/>
        <w:jc w:val="center"/>
        <w:rPr>
          <w:sz w:val="20"/>
          <w:szCs w:val="20"/>
          <w:lang w:eastAsia="en-US"/>
        </w:rPr>
      </w:pPr>
      <w:r>
        <w:rPr>
          <w:sz w:val="20"/>
          <w:szCs w:val="20"/>
          <w:lang w:eastAsia="en-US"/>
        </w:rPr>
        <w:t>Fonte: NBR 9050/2020</w:t>
      </w:r>
    </w:p>
    <w:p w:rsidR="004979B4" w:rsidRDefault="004979B4" w:rsidP="00376298">
      <w:pPr>
        <w:spacing w:after="0" w:line="360" w:lineRule="auto"/>
        <w:jc w:val="center"/>
        <w:rPr>
          <w:sz w:val="20"/>
          <w:szCs w:val="20"/>
          <w:lang w:eastAsia="en-US"/>
        </w:rPr>
      </w:pPr>
    </w:p>
    <w:p w:rsidR="004979B4" w:rsidRDefault="004979B4" w:rsidP="00376298">
      <w:pPr>
        <w:spacing w:after="0" w:line="360" w:lineRule="auto"/>
        <w:jc w:val="center"/>
        <w:rPr>
          <w:sz w:val="20"/>
          <w:szCs w:val="20"/>
          <w:lang w:eastAsia="en-US"/>
        </w:rPr>
      </w:pPr>
    </w:p>
    <w:p w:rsidR="004979B4" w:rsidRDefault="004979B4" w:rsidP="00376298">
      <w:pPr>
        <w:spacing w:after="0" w:line="360" w:lineRule="auto"/>
        <w:jc w:val="center"/>
        <w:rPr>
          <w:sz w:val="20"/>
          <w:szCs w:val="20"/>
          <w:lang w:eastAsia="en-US"/>
        </w:rPr>
      </w:pPr>
    </w:p>
    <w:p w:rsidR="004979B4" w:rsidRDefault="004979B4" w:rsidP="00376298">
      <w:pPr>
        <w:spacing w:after="0" w:line="360" w:lineRule="auto"/>
        <w:jc w:val="center"/>
        <w:rPr>
          <w:sz w:val="20"/>
          <w:szCs w:val="20"/>
          <w:lang w:eastAsia="en-US"/>
        </w:rPr>
      </w:pP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376298" w:rsidRDefault="00376298" w:rsidP="00376298">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D10CF0" w:rsidRDefault="00D10CF0" w:rsidP="00376298">
      <w:pPr>
        <w:spacing w:after="0"/>
        <w:jc w:val="both"/>
        <w:rPr>
          <w:szCs w:val="24"/>
          <w:lang w:eastAsia="en-US"/>
        </w:rPr>
      </w:pP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4979B4" w:rsidP="00376298">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jc w:val="both"/>
        <w:rPr>
          <w:szCs w:val="24"/>
          <w:lang w:eastAsia="en-US"/>
        </w:rPr>
      </w:pPr>
    </w:p>
    <w:p w:rsidR="004979B4"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w:t>
      </w:r>
    </w:p>
    <w:p w:rsidR="004979B4" w:rsidRDefault="004979B4" w:rsidP="00376298">
      <w:pPr>
        <w:spacing w:after="0"/>
        <w:jc w:val="both"/>
        <w:rPr>
          <w:szCs w:val="24"/>
          <w:lang w:eastAsia="en-US"/>
        </w:rPr>
      </w:pPr>
    </w:p>
    <w:p w:rsidR="004979B4" w:rsidRDefault="004979B4" w:rsidP="00376298">
      <w:pPr>
        <w:spacing w:after="0"/>
        <w:jc w:val="both"/>
        <w:rPr>
          <w:szCs w:val="24"/>
          <w:lang w:eastAsia="en-US"/>
        </w:rPr>
      </w:pPr>
    </w:p>
    <w:p w:rsidR="004979B4" w:rsidRDefault="004979B4" w:rsidP="00376298">
      <w:pPr>
        <w:spacing w:after="0"/>
        <w:jc w:val="both"/>
        <w:rPr>
          <w:szCs w:val="24"/>
          <w:lang w:eastAsia="en-US"/>
        </w:rPr>
      </w:pPr>
    </w:p>
    <w:p w:rsidR="004979B4" w:rsidRDefault="004979B4"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 xml:space="preserve"> </w:t>
      </w:r>
      <w:proofErr w:type="gramStart"/>
      <w:r>
        <w:rPr>
          <w:szCs w:val="24"/>
          <w:lang w:eastAsia="en-US"/>
        </w:rPr>
        <w:t>medida</w:t>
      </w:r>
      <w:proofErr w:type="gramEnd"/>
      <w:r>
        <w:rPr>
          <w:szCs w:val="24"/>
          <w:lang w:eastAsia="en-US"/>
        </w:rPr>
        <w:t xml:space="preserve">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9D6492" w:rsidRDefault="009D6492" w:rsidP="00376298">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Bacia Sanitária Acessível</w:t>
      </w:r>
    </w:p>
    <w:p w:rsidR="00376298" w:rsidRDefault="00376298" w:rsidP="00376298">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sidR="00D923D0">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376298" w:rsidRDefault="00376298" w:rsidP="00376298">
      <w:pPr>
        <w:autoSpaceDE w:val="0"/>
        <w:autoSpaceDN w:val="0"/>
        <w:adjustRightInd w:val="0"/>
        <w:spacing w:after="0"/>
        <w:jc w:val="both"/>
        <w:rPr>
          <w:szCs w:val="24"/>
          <w:lang w:eastAsia="en-US"/>
        </w:rPr>
      </w:pPr>
    </w:p>
    <w:p w:rsidR="00376298" w:rsidRPr="000231BB" w:rsidRDefault="00376298" w:rsidP="00376298">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376298" w:rsidRPr="000231BB" w:rsidRDefault="00376298" w:rsidP="00376298">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376298" w:rsidRDefault="00376298" w:rsidP="00376298">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376298" w:rsidRDefault="00376298" w:rsidP="00376298">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376298" w:rsidRDefault="00376298" w:rsidP="00376298">
      <w:pPr>
        <w:autoSpaceDE w:val="0"/>
        <w:autoSpaceDN w:val="0"/>
        <w:adjustRightInd w:val="0"/>
        <w:spacing w:after="0"/>
        <w:jc w:val="both"/>
        <w:rPr>
          <w:szCs w:val="24"/>
          <w:lang w:eastAsia="en-US"/>
        </w:rPr>
      </w:pPr>
    </w:p>
    <w:p w:rsidR="00376298" w:rsidRDefault="00376298" w:rsidP="00376298">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376298" w:rsidRDefault="00376298" w:rsidP="00376298">
      <w:pPr>
        <w:spacing w:after="0"/>
        <w:jc w:val="both"/>
        <w:rPr>
          <w:szCs w:val="24"/>
          <w:lang w:eastAsia="en-US"/>
        </w:rPr>
      </w:pPr>
    </w:p>
    <w:p w:rsidR="00D10CF0" w:rsidRDefault="00376298" w:rsidP="00376298">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A5007A" w:rsidRDefault="00A5007A" w:rsidP="00376298">
      <w:pPr>
        <w:autoSpaceDE w:val="0"/>
        <w:autoSpaceDN w:val="0"/>
        <w:adjustRightInd w:val="0"/>
        <w:spacing w:after="0"/>
        <w:jc w:val="both"/>
        <w:rPr>
          <w:szCs w:val="24"/>
          <w:lang w:eastAsia="en-US"/>
        </w:rPr>
      </w:pPr>
    </w:p>
    <w:p w:rsidR="00376298" w:rsidRDefault="00376298" w:rsidP="00376298">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376298" w:rsidRDefault="00376298" w:rsidP="00376298">
      <w:pPr>
        <w:autoSpaceDE w:val="0"/>
        <w:autoSpaceDN w:val="0"/>
        <w:adjustRightInd w:val="0"/>
        <w:spacing w:after="0"/>
        <w:jc w:val="center"/>
        <w:rPr>
          <w:szCs w:val="24"/>
          <w:lang w:eastAsia="en-US"/>
        </w:rPr>
      </w:pPr>
    </w:p>
    <w:p w:rsidR="00376298" w:rsidRDefault="00376298" w:rsidP="00376298">
      <w:pPr>
        <w:pStyle w:val="PargrafodaLista"/>
        <w:numPr>
          <w:ilvl w:val="0"/>
          <w:numId w:val="31"/>
        </w:numPr>
        <w:jc w:val="both"/>
        <w:rPr>
          <w:b/>
          <w:lang w:eastAsia="en-US"/>
        </w:rPr>
      </w:pPr>
      <w:r>
        <w:rPr>
          <w:b/>
          <w:lang w:eastAsia="en-US"/>
        </w:rPr>
        <w:t>Barras de apoio</w:t>
      </w:r>
    </w:p>
    <w:p w:rsidR="004979B4" w:rsidRDefault="004979B4" w:rsidP="004979B4">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proofErr w:type="gramStart"/>
      <w:r w:rsidRPr="00453B09">
        <w:rPr>
          <w:szCs w:val="24"/>
          <w:lang w:eastAsia="en-US"/>
        </w:rPr>
        <w:lastRenderedPageBreak/>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4979B4" w:rsidRDefault="004979B4" w:rsidP="004979B4">
      <w:pPr>
        <w:spacing w:after="0" w:line="360" w:lineRule="auto"/>
        <w:jc w:val="center"/>
        <w:rPr>
          <w:sz w:val="20"/>
          <w:szCs w:val="20"/>
          <w:lang w:eastAsia="en-US"/>
        </w:rPr>
      </w:pPr>
    </w:p>
    <w:p w:rsidR="004979B4" w:rsidRDefault="004979B4" w:rsidP="004979B4">
      <w:pPr>
        <w:spacing w:after="0" w:line="360" w:lineRule="auto"/>
        <w:jc w:val="center"/>
        <w:rPr>
          <w:sz w:val="20"/>
          <w:szCs w:val="20"/>
          <w:lang w:eastAsia="en-US"/>
        </w:rPr>
      </w:pPr>
      <w:r>
        <w:rPr>
          <w:noProof/>
        </w:rPr>
        <w:drawing>
          <wp:inline distT="0" distB="0" distL="0" distR="0" wp14:anchorId="6A5B8CF2" wp14:editId="553B0A3D">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114455" cy="3811397"/>
                    </a:xfrm>
                    <a:prstGeom prst="rect">
                      <a:avLst/>
                    </a:prstGeom>
                  </pic:spPr>
                </pic:pic>
              </a:graphicData>
            </a:graphic>
          </wp:inline>
        </w:drawing>
      </w:r>
    </w:p>
    <w:p w:rsidR="004979B4" w:rsidRPr="007A0BD9" w:rsidRDefault="004979B4" w:rsidP="004979B4">
      <w:pPr>
        <w:spacing w:after="0" w:line="360" w:lineRule="auto"/>
        <w:jc w:val="center"/>
        <w:rPr>
          <w:sz w:val="20"/>
          <w:szCs w:val="20"/>
          <w:lang w:eastAsia="en-US"/>
        </w:rPr>
      </w:pPr>
      <w:r>
        <w:rPr>
          <w:sz w:val="20"/>
          <w:szCs w:val="20"/>
          <w:lang w:eastAsia="en-US"/>
        </w:rPr>
        <w:t>Dimensões das barras de apoio</w:t>
      </w:r>
    </w:p>
    <w:p w:rsidR="004979B4" w:rsidRDefault="004979B4" w:rsidP="004979B4">
      <w:pPr>
        <w:spacing w:after="0" w:line="360" w:lineRule="auto"/>
        <w:jc w:val="center"/>
        <w:rPr>
          <w:sz w:val="20"/>
          <w:szCs w:val="20"/>
          <w:lang w:eastAsia="en-US"/>
        </w:rPr>
      </w:pPr>
      <w:r>
        <w:rPr>
          <w:sz w:val="20"/>
          <w:szCs w:val="20"/>
          <w:lang w:eastAsia="en-US"/>
        </w:rPr>
        <w:t>Fonte: NBR 9050/2020</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center"/>
        <w:rPr>
          <w:noProof/>
        </w:rPr>
      </w:pPr>
    </w:p>
    <w:p w:rsidR="004979B4" w:rsidRDefault="004979B4" w:rsidP="004979B4">
      <w:pPr>
        <w:autoSpaceDE w:val="0"/>
        <w:autoSpaceDN w:val="0"/>
        <w:adjustRightInd w:val="0"/>
        <w:spacing w:after="0"/>
        <w:jc w:val="center"/>
        <w:rPr>
          <w:szCs w:val="24"/>
          <w:lang w:eastAsia="en-US"/>
        </w:rPr>
      </w:pPr>
      <w:r>
        <w:rPr>
          <w:noProof/>
        </w:rPr>
        <w:drawing>
          <wp:inline distT="0" distB="0" distL="0" distR="0" wp14:anchorId="55049655" wp14:editId="2C08225B">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341236" cy="2275613"/>
                    </a:xfrm>
                    <a:prstGeom prst="rect">
                      <a:avLst/>
                    </a:prstGeom>
                  </pic:spPr>
                </pic:pic>
              </a:graphicData>
            </a:graphic>
          </wp:inline>
        </w:drawing>
      </w:r>
    </w:p>
    <w:p w:rsidR="004979B4" w:rsidRDefault="004979B4" w:rsidP="004979B4">
      <w:pPr>
        <w:autoSpaceDE w:val="0"/>
        <w:autoSpaceDN w:val="0"/>
        <w:adjustRightInd w:val="0"/>
        <w:spacing w:after="0"/>
        <w:jc w:val="center"/>
        <w:rPr>
          <w:noProof/>
        </w:rPr>
      </w:pPr>
      <w:r>
        <w:rPr>
          <w:noProof/>
        </w:rPr>
        <w:drawing>
          <wp:inline distT="0" distB="0" distL="0" distR="0" wp14:anchorId="4F1AD0FA" wp14:editId="52CFF171">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0E6E681A" wp14:editId="3C9C5E13">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774242" cy="1567248"/>
                    </a:xfrm>
                    <a:prstGeom prst="rect">
                      <a:avLst/>
                    </a:prstGeom>
                  </pic:spPr>
                </pic:pic>
              </a:graphicData>
            </a:graphic>
          </wp:inline>
        </w:drawing>
      </w:r>
    </w:p>
    <w:p w:rsidR="004979B4" w:rsidRPr="007A0BD9" w:rsidRDefault="004979B4" w:rsidP="004979B4">
      <w:pPr>
        <w:spacing w:after="0" w:line="360" w:lineRule="auto"/>
        <w:jc w:val="center"/>
        <w:rPr>
          <w:sz w:val="20"/>
          <w:szCs w:val="20"/>
          <w:lang w:eastAsia="en-US"/>
        </w:rPr>
      </w:pPr>
      <w:r>
        <w:rPr>
          <w:sz w:val="20"/>
          <w:szCs w:val="20"/>
          <w:lang w:eastAsia="en-US"/>
        </w:rPr>
        <w:t>Bacia convencional com barras de apoio ao fundo e a 90° na parede lateral</w:t>
      </w:r>
    </w:p>
    <w:p w:rsidR="004979B4" w:rsidRDefault="004979B4" w:rsidP="004979B4">
      <w:pPr>
        <w:spacing w:after="0" w:line="360" w:lineRule="auto"/>
        <w:jc w:val="center"/>
        <w:rPr>
          <w:sz w:val="20"/>
          <w:szCs w:val="20"/>
          <w:lang w:eastAsia="en-US"/>
        </w:rPr>
      </w:pPr>
      <w:r>
        <w:rPr>
          <w:sz w:val="20"/>
          <w:szCs w:val="20"/>
          <w:lang w:eastAsia="en-US"/>
        </w:rPr>
        <w:t>Fonte: NBR 9050/2020</w:t>
      </w:r>
    </w:p>
    <w:p w:rsidR="004979B4" w:rsidRDefault="004979B4" w:rsidP="004979B4">
      <w:pPr>
        <w:spacing w:after="0" w:line="360" w:lineRule="auto"/>
        <w:jc w:val="center"/>
        <w:rPr>
          <w:sz w:val="20"/>
          <w:szCs w:val="20"/>
          <w:lang w:eastAsia="en-US"/>
        </w:rPr>
      </w:pPr>
    </w:p>
    <w:p w:rsidR="004979B4" w:rsidRDefault="004979B4" w:rsidP="004979B4">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4979B4" w:rsidRDefault="004979B4" w:rsidP="004979B4">
      <w:pPr>
        <w:autoSpaceDE w:val="0"/>
        <w:autoSpaceDN w:val="0"/>
        <w:adjustRightInd w:val="0"/>
        <w:spacing w:after="0"/>
        <w:jc w:val="both"/>
        <w:rPr>
          <w:szCs w:val="24"/>
          <w:lang w:eastAsia="en-US"/>
        </w:rPr>
      </w:pPr>
    </w:p>
    <w:p w:rsidR="004979B4" w:rsidRDefault="004979B4" w:rsidP="004979B4">
      <w:pPr>
        <w:autoSpaceDE w:val="0"/>
        <w:autoSpaceDN w:val="0"/>
        <w:adjustRightInd w:val="0"/>
        <w:spacing w:after="0"/>
        <w:jc w:val="center"/>
        <w:rPr>
          <w:szCs w:val="24"/>
          <w:lang w:eastAsia="en-US"/>
        </w:rPr>
      </w:pPr>
      <w:r>
        <w:rPr>
          <w:noProof/>
        </w:rPr>
        <w:drawing>
          <wp:inline distT="0" distB="0" distL="0" distR="0" wp14:anchorId="55D1D452" wp14:editId="6DCB2A53">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464817" cy="2080216"/>
                    </a:xfrm>
                    <a:prstGeom prst="rect">
                      <a:avLst/>
                    </a:prstGeom>
                  </pic:spPr>
                </pic:pic>
              </a:graphicData>
            </a:graphic>
          </wp:inline>
        </w:drawing>
      </w:r>
    </w:p>
    <w:p w:rsidR="004979B4" w:rsidRPr="007A0BD9" w:rsidRDefault="004979B4" w:rsidP="004979B4">
      <w:pPr>
        <w:spacing w:after="0" w:line="360" w:lineRule="auto"/>
        <w:jc w:val="center"/>
        <w:rPr>
          <w:sz w:val="20"/>
          <w:szCs w:val="20"/>
          <w:lang w:eastAsia="en-US"/>
        </w:rPr>
      </w:pPr>
      <w:r>
        <w:rPr>
          <w:sz w:val="20"/>
          <w:szCs w:val="20"/>
          <w:lang w:eastAsia="en-US"/>
        </w:rPr>
        <w:t>Altura máxima de acionamento da válvula de descarga</w:t>
      </w:r>
    </w:p>
    <w:p w:rsidR="004979B4" w:rsidRDefault="004979B4" w:rsidP="004979B4">
      <w:pPr>
        <w:spacing w:after="0" w:line="360" w:lineRule="auto"/>
        <w:jc w:val="center"/>
        <w:rPr>
          <w:sz w:val="20"/>
          <w:szCs w:val="20"/>
          <w:lang w:eastAsia="en-US"/>
        </w:rPr>
      </w:pPr>
      <w:r>
        <w:rPr>
          <w:sz w:val="20"/>
          <w:szCs w:val="20"/>
          <w:lang w:eastAsia="en-US"/>
        </w:rPr>
        <w:t>Fonte: NBR 9050/2020</w:t>
      </w:r>
    </w:p>
    <w:p w:rsidR="004979B4" w:rsidRDefault="004979B4" w:rsidP="004979B4">
      <w:pPr>
        <w:spacing w:after="0" w:line="360" w:lineRule="auto"/>
        <w:jc w:val="center"/>
        <w:rPr>
          <w:sz w:val="20"/>
          <w:szCs w:val="20"/>
          <w:lang w:eastAsia="en-US"/>
        </w:rPr>
      </w:pPr>
    </w:p>
    <w:p w:rsidR="004979B4" w:rsidRDefault="004979B4" w:rsidP="00376298">
      <w:pPr>
        <w:spacing w:after="0" w:line="360" w:lineRule="auto"/>
        <w:jc w:val="center"/>
        <w:rPr>
          <w:sz w:val="20"/>
          <w:szCs w:val="20"/>
          <w:lang w:eastAsia="en-US"/>
        </w:rPr>
      </w:pPr>
    </w:p>
    <w:p w:rsidR="00EB62E6" w:rsidRDefault="00EB62E6" w:rsidP="00376298">
      <w:pPr>
        <w:spacing w:after="0" w:line="360" w:lineRule="auto"/>
        <w:jc w:val="center"/>
        <w:rPr>
          <w:sz w:val="20"/>
          <w:szCs w:val="20"/>
          <w:lang w:eastAsia="en-US"/>
        </w:rPr>
      </w:pPr>
    </w:p>
    <w:p w:rsidR="00EB62E6" w:rsidRDefault="00EB62E6" w:rsidP="00376298">
      <w:pPr>
        <w:spacing w:after="0" w:line="360" w:lineRule="auto"/>
        <w:jc w:val="center"/>
        <w:rPr>
          <w:sz w:val="20"/>
          <w:szCs w:val="20"/>
          <w:lang w:eastAsia="en-US"/>
        </w:rPr>
      </w:pPr>
    </w:p>
    <w:p w:rsidR="00EB62E6" w:rsidRDefault="00EB62E6" w:rsidP="00EB62E6">
      <w:pPr>
        <w:pStyle w:val="PargrafodaLista"/>
        <w:numPr>
          <w:ilvl w:val="0"/>
          <w:numId w:val="31"/>
        </w:numPr>
        <w:jc w:val="both"/>
        <w:rPr>
          <w:b/>
          <w:lang w:eastAsia="en-US"/>
        </w:rPr>
      </w:pPr>
      <w:r>
        <w:rPr>
          <w:b/>
          <w:lang w:eastAsia="en-US"/>
        </w:rPr>
        <w:t>Chuveiro Acessível</w:t>
      </w:r>
    </w:p>
    <w:p w:rsidR="00EB62E6" w:rsidRDefault="00EB62E6" w:rsidP="00EB62E6">
      <w:pPr>
        <w:autoSpaceDE w:val="0"/>
        <w:autoSpaceDN w:val="0"/>
        <w:adjustRightInd w:val="0"/>
        <w:spacing w:after="0"/>
        <w:jc w:val="both"/>
        <w:rPr>
          <w:szCs w:val="24"/>
          <w:lang w:eastAsia="en-US"/>
        </w:rPr>
      </w:pPr>
      <w:r w:rsidRPr="00EB62E6">
        <w:rPr>
          <w:szCs w:val="24"/>
          <w:lang w:eastAsia="en-US"/>
        </w:rPr>
        <w:t xml:space="preserve">De acordo com a NBR 9050, </w:t>
      </w:r>
      <w:proofErr w:type="gramStart"/>
      <w:r w:rsidR="004979B4">
        <w:rPr>
          <w:szCs w:val="24"/>
          <w:lang w:eastAsia="en-US"/>
        </w:rPr>
        <w:t>o</w:t>
      </w:r>
      <w:r w:rsidRPr="00EB62E6">
        <w:rPr>
          <w:szCs w:val="24"/>
          <w:lang w:eastAsia="en-US"/>
        </w:rPr>
        <w:t xml:space="preserve"> boxes</w:t>
      </w:r>
      <w:proofErr w:type="gramEnd"/>
      <w:r w:rsidRPr="00EB62E6">
        <w:rPr>
          <w:szCs w:val="24"/>
          <w:lang w:eastAsia="en-US"/>
        </w:rPr>
        <w:t xml:space="preserve"> para chuveiros devem ser providos de barras de apoio de 90° na parede lateral ao banco, e na parede de fixa</w:t>
      </w:r>
      <w:r w:rsidRPr="00EB62E6">
        <w:rPr>
          <w:rFonts w:hint="eastAsia"/>
          <w:szCs w:val="24"/>
          <w:lang w:eastAsia="en-US"/>
        </w:rPr>
        <w:t>çã</w:t>
      </w:r>
      <w:r w:rsidRPr="00EB62E6">
        <w:rPr>
          <w:szCs w:val="24"/>
          <w:lang w:eastAsia="en-US"/>
        </w:rPr>
        <w:t>o do banco deve ser instalada uma barra vertical.</w:t>
      </w:r>
    </w:p>
    <w:p w:rsidR="00EB62E6" w:rsidRDefault="00EB62E6" w:rsidP="00EB62E6">
      <w:pPr>
        <w:autoSpaceDE w:val="0"/>
        <w:autoSpaceDN w:val="0"/>
        <w:adjustRightInd w:val="0"/>
        <w:spacing w:after="0"/>
        <w:jc w:val="both"/>
        <w:rPr>
          <w:szCs w:val="24"/>
          <w:lang w:eastAsia="en-US"/>
        </w:rPr>
      </w:pPr>
    </w:p>
    <w:p w:rsidR="00EB62E6" w:rsidRDefault="00EB62E6" w:rsidP="00EB62E6">
      <w:pPr>
        <w:autoSpaceDE w:val="0"/>
        <w:autoSpaceDN w:val="0"/>
        <w:adjustRightInd w:val="0"/>
        <w:spacing w:after="0"/>
        <w:jc w:val="both"/>
        <w:rPr>
          <w:szCs w:val="24"/>
          <w:lang w:eastAsia="en-US"/>
        </w:rPr>
      </w:pPr>
      <w:r w:rsidRPr="00EB62E6">
        <w:rPr>
          <w:szCs w:val="24"/>
          <w:lang w:eastAsia="en-US"/>
        </w:rPr>
        <w:t>O chuveiro deve ser equipado com desviador para ducha manual, e o controle de fluxo (ducha/chuveiro)</w:t>
      </w:r>
      <w:r>
        <w:rPr>
          <w:szCs w:val="24"/>
          <w:lang w:eastAsia="en-US"/>
        </w:rPr>
        <w:t xml:space="preserve"> </w:t>
      </w:r>
      <w:r w:rsidRPr="00EB62E6">
        <w:rPr>
          <w:szCs w:val="24"/>
          <w:lang w:eastAsia="en-US"/>
        </w:rPr>
        <w:t>deve ser na ducha manual. A fun</w:t>
      </w:r>
      <w:r w:rsidRPr="00EB62E6">
        <w:rPr>
          <w:rFonts w:hint="eastAsia"/>
          <w:szCs w:val="24"/>
          <w:lang w:eastAsia="en-US"/>
        </w:rPr>
        <w:t>çã</w:t>
      </w:r>
      <w:r w:rsidRPr="00EB62E6">
        <w:rPr>
          <w:szCs w:val="24"/>
          <w:lang w:eastAsia="en-US"/>
        </w:rPr>
        <w:t>o chuveiro pode ser exercida por ducha manual, fixada em barra</w:t>
      </w:r>
      <w:r>
        <w:rPr>
          <w:szCs w:val="24"/>
          <w:lang w:eastAsia="en-US"/>
        </w:rPr>
        <w:t xml:space="preserve"> </w:t>
      </w:r>
      <w:r w:rsidRPr="00EB62E6">
        <w:rPr>
          <w:szCs w:val="24"/>
          <w:lang w:eastAsia="en-US"/>
        </w:rPr>
        <w:t xml:space="preserve">deslizante, permitindo regulagens de alturas apropriadas </w:t>
      </w:r>
      <w:r w:rsidRPr="00EB62E6">
        <w:rPr>
          <w:rFonts w:hint="eastAsia"/>
          <w:szCs w:val="24"/>
          <w:lang w:eastAsia="en-US"/>
        </w:rPr>
        <w:t>à</w:t>
      </w:r>
      <w:r w:rsidRPr="00EB62E6">
        <w:rPr>
          <w:szCs w:val="24"/>
          <w:lang w:eastAsia="en-US"/>
        </w:rPr>
        <w:t>s diversas necessidades dos usu</w:t>
      </w:r>
      <w:r w:rsidRPr="00EB62E6">
        <w:rPr>
          <w:rFonts w:hint="eastAsia"/>
          <w:szCs w:val="24"/>
          <w:lang w:eastAsia="en-US"/>
        </w:rPr>
        <w:t>á</w:t>
      </w:r>
      <w:r w:rsidRPr="00EB62E6">
        <w:rPr>
          <w:szCs w:val="24"/>
          <w:lang w:eastAsia="en-US"/>
        </w:rPr>
        <w:t>rios.</w:t>
      </w:r>
    </w:p>
    <w:p w:rsidR="004006A5" w:rsidRDefault="004006A5" w:rsidP="00EB62E6">
      <w:pPr>
        <w:autoSpaceDE w:val="0"/>
        <w:autoSpaceDN w:val="0"/>
        <w:adjustRightInd w:val="0"/>
        <w:spacing w:after="0"/>
        <w:jc w:val="both"/>
        <w:rPr>
          <w:szCs w:val="24"/>
          <w:lang w:eastAsia="en-US"/>
        </w:rPr>
      </w:pPr>
    </w:p>
    <w:p w:rsidR="004006A5" w:rsidRPr="00EB62E6" w:rsidRDefault="004006A5" w:rsidP="004006A5">
      <w:pPr>
        <w:autoSpaceDE w:val="0"/>
        <w:autoSpaceDN w:val="0"/>
        <w:adjustRightInd w:val="0"/>
        <w:spacing w:after="0"/>
        <w:jc w:val="both"/>
        <w:rPr>
          <w:szCs w:val="24"/>
          <w:lang w:eastAsia="en-US"/>
        </w:rPr>
      </w:pPr>
      <w:r>
        <w:rPr>
          <w:szCs w:val="24"/>
          <w:lang w:eastAsia="en-US"/>
        </w:rPr>
        <w:t xml:space="preserve">De acordo com a Errata publicada em 25.01.2021, </w:t>
      </w:r>
      <w:r w:rsidRPr="004006A5">
        <w:rPr>
          <w:szCs w:val="24"/>
          <w:lang w:eastAsia="en-US"/>
        </w:rPr>
        <w:t>para os boxes de chuveiros, deve ser prevista uma área de transferência externa ao boxe, de forma</w:t>
      </w:r>
      <w:r>
        <w:rPr>
          <w:szCs w:val="24"/>
          <w:lang w:eastAsia="en-US"/>
        </w:rPr>
        <w:t xml:space="preserve"> </w:t>
      </w:r>
      <w:r w:rsidRPr="004006A5">
        <w:rPr>
          <w:szCs w:val="24"/>
          <w:lang w:eastAsia="en-US"/>
        </w:rPr>
        <w:t>a permitir a aproximação e a entrada de cadeira de rodas, cadeiras de banho ou similar.</w:t>
      </w:r>
    </w:p>
    <w:p w:rsidR="00EB62E6" w:rsidRDefault="00EB62E6" w:rsidP="00EB62E6">
      <w:pPr>
        <w:autoSpaceDE w:val="0"/>
        <w:autoSpaceDN w:val="0"/>
        <w:adjustRightInd w:val="0"/>
        <w:spacing w:after="0"/>
        <w:jc w:val="both"/>
        <w:rPr>
          <w:szCs w:val="24"/>
          <w:lang w:eastAsia="en-US"/>
        </w:rPr>
      </w:pPr>
    </w:p>
    <w:p w:rsidR="00EB62E6" w:rsidRDefault="00EB62E6" w:rsidP="00EB62E6">
      <w:pPr>
        <w:autoSpaceDE w:val="0"/>
        <w:autoSpaceDN w:val="0"/>
        <w:adjustRightInd w:val="0"/>
        <w:spacing w:after="0"/>
        <w:jc w:val="both"/>
        <w:rPr>
          <w:szCs w:val="24"/>
          <w:lang w:eastAsia="en-US"/>
        </w:rPr>
      </w:pPr>
      <w:r w:rsidRPr="00EB62E6">
        <w:rPr>
          <w:szCs w:val="24"/>
          <w:lang w:eastAsia="en-US"/>
        </w:rPr>
        <w:t>Os pisos dos boxes de chuveiro devem observar as seguintes caracter</w:t>
      </w:r>
      <w:r w:rsidRPr="00EB62E6">
        <w:rPr>
          <w:rFonts w:hint="eastAsia"/>
          <w:szCs w:val="24"/>
          <w:lang w:eastAsia="en-US"/>
        </w:rPr>
        <w:t>í</w:t>
      </w:r>
      <w:r w:rsidRPr="00EB62E6">
        <w:rPr>
          <w:szCs w:val="24"/>
          <w:lang w:eastAsia="en-US"/>
        </w:rPr>
        <w:t>sticas:</w:t>
      </w:r>
    </w:p>
    <w:p w:rsidR="00EB62E6" w:rsidRPr="00EB62E6" w:rsidRDefault="00EB62E6" w:rsidP="00EB62E6">
      <w:pPr>
        <w:autoSpaceDE w:val="0"/>
        <w:autoSpaceDN w:val="0"/>
        <w:adjustRightInd w:val="0"/>
        <w:spacing w:after="0"/>
        <w:jc w:val="both"/>
        <w:rPr>
          <w:szCs w:val="24"/>
          <w:lang w:eastAsia="en-US"/>
        </w:rPr>
      </w:pPr>
    </w:p>
    <w:p w:rsidR="00EB62E6" w:rsidRPr="00EB62E6" w:rsidRDefault="00EB62E6" w:rsidP="00EB62E6">
      <w:pPr>
        <w:autoSpaceDE w:val="0"/>
        <w:autoSpaceDN w:val="0"/>
        <w:adjustRightInd w:val="0"/>
        <w:spacing w:after="0"/>
        <w:jc w:val="both"/>
        <w:rPr>
          <w:szCs w:val="24"/>
          <w:lang w:eastAsia="en-US"/>
        </w:rPr>
      </w:pPr>
      <w:r w:rsidRPr="00EB62E6">
        <w:rPr>
          <w:szCs w:val="24"/>
          <w:lang w:eastAsia="en-US"/>
        </w:rPr>
        <w:t>a) ser antiderrapantes;</w:t>
      </w:r>
    </w:p>
    <w:p w:rsidR="00EB62E6" w:rsidRPr="00EB62E6" w:rsidRDefault="00EB62E6" w:rsidP="00EB62E6">
      <w:pPr>
        <w:autoSpaceDE w:val="0"/>
        <w:autoSpaceDN w:val="0"/>
        <w:adjustRightInd w:val="0"/>
        <w:spacing w:after="0"/>
        <w:jc w:val="both"/>
        <w:rPr>
          <w:szCs w:val="24"/>
          <w:lang w:eastAsia="en-US"/>
        </w:rPr>
      </w:pPr>
      <w:r w:rsidRPr="00EB62E6">
        <w:rPr>
          <w:szCs w:val="24"/>
          <w:lang w:eastAsia="en-US"/>
        </w:rPr>
        <w:t>b) estar em n</w:t>
      </w:r>
      <w:r w:rsidRPr="00EB62E6">
        <w:rPr>
          <w:rFonts w:hint="eastAsia"/>
          <w:szCs w:val="24"/>
          <w:lang w:eastAsia="en-US"/>
        </w:rPr>
        <w:t>í</w:t>
      </w:r>
      <w:r w:rsidRPr="00EB62E6">
        <w:rPr>
          <w:szCs w:val="24"/>
          <w:lang w:eastAsia="en-US"/>
        </w:rPr>
        <w:t>vel com o piso adjacente, uma vez que cadeiras de banho se utilizaram destes,</w:t>
      </w:r>
    </w:p>
    <w:p w:rsidR="00EB62E6" w:rsidRPr="00EB62E6" w:rsidRDefault="00EB62E6" w:rsidP="00EB62E6">
      <w:pPr>
        <w:autoSpaceDE w:val="0"/>
        <w:autoSpaceDN w:val="0"/>
        <w:adjustRightInd w:val="0"/>
        <w:spacing w:after="0"/>
        <w:jc w:val="both"/>
        <w:rPr>
          <w:szCs w:val="24"/>
          <w:lang w:eastAsia="en-US"/>
        </w:rPr>
      </w:pPr>
      <w:proofErr w:type="gramStart"/>
      <w:r w:rsidRPr="00EB62E6">
        <w:rPr>
          <w:rFonts w:hint="eastAsia"/>
          <w:szCs w:val="24"/>
          <w:lang w:eastAsia="en-US"/>
        </w:rPr>
        <w:t>é</w:t>
      </w:r>
      <w:proofErr w:type="gramEnd"/>
      <w:r w:rsidRPr="00EB62E6">
        <w:rPr>
          <w:szCs w:val="24"/>
          <w:lang w:eastAsia="en-US"/>
        </w:rPr>
        <w:t xml:space="preserve"> recomendada uma inclina</w:t>
      </w:r>
      <w:r w:rsidRPr="00EB62E6">
        <w:rPr>
          <w:rFonts w:hint="eastAsia"/>
          <w:szCs w:val="24"/>
          <w:lang w:eastAsia="en-US"/>
        </w:rPr>
        <w:t>çã</w:t>
      </w:r>
      <w:r w:rsidRPr="00EB62E6">
        <w:rPr>
          <w:szCs w:val="24"/>
          <w:lang w:eastAsia="en-US"/>
        </w:rPr>
        <w:t>o de at</w:t>
      </w:r>
      <w:r w:rsidRPr="00EB62E6">
        <w:rPr>
          <w:rFonts w:hint="eastAsia"/>
          <w:szCs w:val="24"/>
          <w:lang w:eastAsia="en-US"/>
        </w:rPr>
        <w:t>é</w:t>
      </w:r>
      <w:r w:rsidRPr="00EB62E6">
        <w:rPr>
          <w:szCs w:val="24"/>
          <w:lang w:eastAsia="en-US"/>
        </w:rPr>
        <w:t xml:space="preserve"> 2 % para escoamento das </w:t>
      </w:r>
      <w:r w:rsidRPr="00EB62E6">
        <w:rPr>
          <w:rFonts w:hint="eastAsia"/>
          <w:szCs w:val="24"/>
          <w:lang w:eastAsia="en-US"/>
        </w:rPr>
        <w:t>á</w:t>
      </w:r>
      <w:r w:rsidRPr="00EB62E6">
        <w:rPr>
          <w:szCs w:val="24"/>
          <w:lang w:eastAsia="en-US"/>
        </w:rPr>
        <w:t>guas do chuveiro para o ralo;</w:t>
      </w:r>
    </w:p>
    <w:p w:rsidR="00EB62E6" w:rsidRPr="009D6492" w:rsidRDefault="00EB62E6" w:rsidP="009D6492">
      <w:pPr>
        <w:pStyle w:val="PargrafodaLista"/>
        <w:numPr>
          <w:ilvl w:val="0"/>
          <w:numId w:val="36"/>
        </w:numPr>
        <w:autoSpaceDE w:val="0"/>
        <w:autoSpaceDN w:val="0"/>
        <w:adjustRightInd w:val="0"/>
        <w:spacing w:after="0"/>
        <w:jc w:val="both"/>
        <w:rPr>
          <w:szCs w:val="24"/>
          <w:lang w:eastAsia="en-US"/>
        </w:rPr>
      </w:pPr>
      <w:proofErr w:type="gramStart"/>
      <w:r w:rsidRPr="009D6492">
        <w:rPr>
          <w:szCs w:val="24"/>
          <w:lang w:eastAsia="en-US"/>
        </w:rPr>
        <w:t>grelhas</w:t>
      </w:r>
      <w:proofErr w:type="gramEnd"/>
      <w:r w:rsidRPr="009D6492">
        <w:rPr>
          <w:szCs w:val="24"/>
          <w:lang w:eastAsia="en-US"/>
        </w:rPr>
        <w:t xml:space="preserve"> e ralos devem ser posicionados fora das </w:t>
      </w:r>
      <w:r w:rsidRPr="009D6492">
        <w:rPr>
          <w:rFonts w:hint="eastAsia"/>
          <w:szCs w:val="24"/>
          <w:lang w:eastAsia="en-US"/>
        </w:rPr>
        <w:t>á</w:t>
      </w:r>
      <w:r w:rsidRPr="009D6492">
        <w:rPr>
          <w:szCs w:val="24"/>
          <w:lang w:eastAsia="en-US"/>
        </w:rPr>
        <w:t>reas de manobra e de transfer</w:t>
      </w:r>
      <w:r w:rsidRPr="009D6492">
        <w:rPr>
          <w:rFonts w:hint="eastAsia"/>
          <w:szCs w:val="24"/>
          <w:lang w:eastAsia="en-US"/>
        </w:rPr>
        <w:t>ê</w:t>
      </w:r>
      <w:r w:rsidRPr="009D6492">
        <w:rPr>
          <w:szCs w:val="24"/>
          <w:lang w:eastAsia="en-US"/>
        </w:rPr>
        <w:t xml:space="preserve">ncia. </w:t>
      </w:r>
      <w:r w:rsidRPr="009D6492">
        <w:rPr>
          <w:rFonts w:hint="eastAsia"/>
          <w:szCs w:val="24"/>
          <w:lang w:eastAsia="en-US"/>
        </w:rPr>
        <w:t>É</w:t>
      </w:r>
      <w:r w:rsidRPr="009D6492">
        <w:rPr>
          <w:szCs w:val="24"/>
          <w:lang w:eastAsia="en-US"/>
        </w:rPr>
        <w:t xml:space="preserve"> recomendado o uso de grelhas lineares junto </w:t>
      </w:r>
      <w:r w:rsidRPr="009D6492">
        <w:rPr>
          <w:rFonts w:hint="eastAsia"/>
          <w:szCs w:val="24"/>
          <w:lang w:eastAsia="en-US"/>
        </w:rPr>
        <w:t>à</w:t>
      </w:r>
      <w:r w:rsidRPr="009D6492">
        <w:rPr>
          <w:szCs w:val="24"/>
          <w:lang w:eastAsia="en-US"/>
        </w:rPr>
        <w:t xml:space="preserve"> parede oposta </w:t>
      </w:r>
      <w:r w:rsidRPr="009D6492">
        <w:rPr>
          <w:rFonts w:hint="eastAsia"/>
          <w:szCs w:val="24"/>
          <w:lang w:eastAsia="en-US"/>
        </w:rPr>
        <w:t>à</w:t>
      </w:r>
      <w:r w:rsidRPr="009D6492">
        <w:rPr>
          <w:szCs w:val="24"/>
          <w:lang w:eastAsia="en-US"/>
        </w:rPr>
        <w:t xml:space="preserve"> </w:t>
      </w:r>
      <w:r w:rsidRPr="009D6492">
        <w:rPr>
          <w:rFonts w:hint="eastAsia"/>
          <w:szCs w:val="24"/>
          <w:lang w:eastAsia="en-US"/>
        </w:rPr>
        <w:t>á</w:t>
      </w:r>
      <w:r w:rsidRPr="009D6492">
        <w:rPr>
          <w:szCs w:val="24"/>
          <w:lang w:eastAsia="en-US"/>
        </w:rPr>
        <w:t>rea de acesso.</w:t>
      </w:r>
    </w:p>
    <w:p w:rsidR="009D6492" w:rsidRDefault="009D6492" w:rsidP="009D6492">
      <w:pPr>
        <w:autoSpaceDE w:val="0"/>
        <w:autoSpaceDN w:val="0"/>
        <w:adjustRightInd w:val="0"/>
        <w:spacing w:after="0"/>
        <w:jc w:val="both"/>
        <w:rPr>
          <w:szCs w:val="24"/>
          <w:lang w:eastAsia="en-US"/>
        </w:rPr>
      </w:pPr>
    </w:p>
    <w:p w:rsidR="00EB62E6" w:rsidRDefault="00EB62E6" w:rsidP="00EB62E6">
      <w:pPr>
        <w:autoSpaceDE w:val="0"/>
        <w:autoSpaceDN w:val="0"/>
        <w:adjustRightInd w:val="0"/>
        <w:spacing w:after="0" w:line="240" w:lineRule="auto"/>
        <w:rPr>
          <w:lang w:eastAsia="en-US"/>
        </w:rPr>
      </w:pPr>
      <w:r>
        <w:rPr>
          <w:noProof/>
        </w:rPr>
        <w:drawing>
          <wp:inline distT="0" distB="0" distL="0" distR="0" wp14:anchorId="62F68BEF" wp14:editId="23273ED6">
            <wp:extent cx="6645910" cy="2734945"/>
            <wp:effectExtent l="0" t="0" r="2540" b="8255"/>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6645910" cy="2734945"/>
                    </a:xfrm>
                    <a:prstGeom prst="rect">
                      <a:avLst/>
                    </a:prstGeom>
                  </pic:spPr>
                </pic:pic>
              </a:graphicData>
            </a:graphic>
          </wp:inline>
        </w:drawing>
      </w:r>
    </w:p>
    <w:p w:rsidR="00EB62E6" w:rsidRPr="007A0BD9" w:rsidRDefault="00EB62E6" w:rsidP="00EB62E6">
      <w:pPr>
        <w:spacing w:after="0" w:line="360" w:lineRule="auto"/>
        <w:jc w:val="center"/>
        <w:rPr>
          <w:sz w:val="20"/>
          <w:szCs w:val="20"/>
          <w:lang w:eastAsia="en-US"/>
        </w:rPr>
      </w:pPr>
      <w:r>
        <w:rPr>
          <w:sz w:val="20"/>
          <w:szCs w:val="20"/>
          <w:lang w:eastAsia="en-US"/>
        </w:rPr>
        <w:t>Vistas do chuveiro acessível</w:t>
      </w:r>
    </w:p>
    <w:p w:rsidR="00EB62E6" w:rsidRDefault="004006A5" w:rsidP="00EB62E6">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Alarme de emergência</w:t>
      </w:r>
    </w:p>
    <w:p w:rsidR="00376298" w:rsidRDefault="00376298" w:rsidP="00376298">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rsidR="00376298" w:rsidRDefault="00376298" w:rsidP="00376298">
      <w:pPr>
        <w:jc w:val="center"/>
        <w:rPr>
          <w:lang w:eastAsia="en-US"/>
        </w:rPr>
      </w:pPr>
      <w:r>
        <w:rPr>
          <w:noProof/>
          <w:sz w:val="20"/>
          <w:szCs w:val="20"/>
        </w:rPr>
        <w:drawing>
          <wp:inline distT="0" distB="0" distL="0" distR="0" wp14:anchorId="58AB724B" wp14:editId="444C989D">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376298" w:rsidRDefault="00376298" w:rsidP="00376298">
      <w:pPr>
        <w:spacing w:after="0" w:line="360" w:lineRule="auto"/>
        <w:jc w:val="center"/>
        <w:rPr>
          <w:sz w:val="20"/>
          <w:szCs w:val="20"/>
          <w:lang w:eastAsia="en-US"/>
        </w:rPr>
      </w:pPr>
      <w:r>
        <w:rPr>
          <w:sz w:val="20"/>
          <w:szCs w:val="20"/>
          <w:lang w:eastAsia="en-US"/>
        </w:rPr>
        <w:t>Modelo sugerido de alarme para banheiros acessíveis</w:t>
      </w:r>
    </w:p>
    <w:p w:rsidR="00376298" w:rsidRDefault="00376298" w:rsidP="00376298">
      <w:pPr>
        <w:spacing w:after="0" w:line="360" w:lineRule="auto"/>
        <w:jc w:val="center"/>
        <w:rPr>
          <w:sz w:val="20"/>
          <w:szCs w:val="20"/>
          <w:lang w:eastAsia="en-US"/>
        </w:rPr>
      </w:pPr>
      <w:r>
        <w:rPr>
          <w:sz w:val="20"/>
          <w:szCs w:val="20"/>
          <w:lang w:eastAsia="en-US"/>
        </w:rPr>
        <w:t>Fonte: Google</w:t>
      </w:r>
    </w:p>
    <w:p w:rsidR="004006A5" w:rsidRDefault="004006A5" w:rsidP="00376298">
      <w:pPr>
        <w:spacing w:after="0" w:line="360" w:lineRule="auto"/>
        <w:jc w:val="center"/>
        <w:rPr>
          <w:sz w:val="20"/>
          <w:szCs w:val="20"/>
          <w:lang w:eastAsia="en-US"/>
        </w:rPr>
      </w:pPr>
    </w:p>
    <w:p w:rsidR="004006A5" w:rsidRPr="003856F1" w:rsidRDefault="004006A5" w:rsidP="004006A5">
      <w:pPr>
        <w:pStyle w:val="PargrafodaLista"/>
        <w:numPr>
          <w:ilvl w:val="0"/>
          <w:numId w:val="31"/>
        </w:numPr>
        <w:jc w:val="both"/>
        <w:rPr>
          <w:b/>
          <w:lang w:eastAsia="en-US"/>
        </w:rPr>
      </w:pPr>
      <w:r w:rsidRPr="003856F1">
        <w:rPr>
          <w:b/>
          <w:lang w:eastAsia="en-US"/>
        </w:rPr>
        <w:t>Trocador</w:t>
      </w:r>
    </w:p>
    <w:p w:rsidR="004006A5" w:rsidRDefault="004006A5" w:rsidP="004006A5">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rsidR="004006A5" w:rsidRDefault="004006A5"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BC20F8" w:rsidRDefault="004006A5" w:rsidP="00C357C8">
      <w:pPr>
        <w:jc w:val="right"/>
        <w:rPr>
          <w:lang w:eastAsia="en-US"/>
        </w:rPr>
      </w:pPr>
      <w:r>
        <w:rPr>
          <w:lang w:eastAsia="en-US"/>
        </w:rPr>
        <w:t>Blumenau, 27 de fevereiro de 2021</w:t>
      </w:r>
      <w:r w:rsidR="002D63A8">
        <w:rPr>
          <w:lang w:eastAsia="en-US"/>
        </w:rPr>
        <w:t>.</w:t>
      </w:r>
    </w:p>
    <w:p w:rsidR="00A5007A" w:rsidRDefault="00A5007A" w:rsidP="00C357C8">
      <w:pPr>
        <w:jc w:val="right"/>
        <w:rPr>
          <w:lang w:eastAsia="en-US"/>
        </w:rPr>
      </w:pPr>
    </w:p>
    <w:p w:rsidR="007C519D" w:rsidRDefault="007C519D"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DD1E24" w:rsidRDefault="00DD1E24">
      <w:pPr>
        <w:rPr>
          <w:rFonts w:ascii="Futura Md BT" w:hAnsi="Futura Md BT" w:cs="Calibri"/>
          <w:i/>
          <w:sz w:val="20"/>
          <w:szCs w:val="20"/>
        </w:rPr>
      </w:pPr>
      <w:r>
        <w:rPr>
          <w:rFonts w:ascii="Futura Md BT" w:hAnsi="Futura Md BT" w:cs="Calibri"/>
          <w:i/>
          <w:sz w:val="20"/>
          <w:szCs w:val="20"/>
        </w:rPr>
        <w:br w:type="page"/>
      </w:r>
    </w:p>
    <w:p w:rsidR="00504BB4" w:rsidRDefault="00504BB4" w:rsidP="008E61BB">
      <w:pPr>
        <w:spacing w:after="0" w:line="360" w:lineRule="auto"/>
        <w:jc w:val="both"/>
        <w:rPr>
          <w:rFonts w:ascii="Futura Md BT" w:hAnsi="Futura Md BT" w:cs="Calibri"/>
          <w:i/>
          <w:sz w:val="20"/>
          <w:szCs w:val="20"/>
        </w:rPr>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Pr="004D76E2" w:rsidRDefault="00CB31FC" w:rsidP="00CB31FC">
      <w:pPr>
        <w:pStyle w:val="Legenda"/>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70"/>
      <w:footerReference w:type="default" r:id="rId71"/>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24E5" w:rsidRDefault="007524E5" w:rsidP="005308AF">
      <w:pPr>
        <w:spacing w:after="0" w:line="240" w:lineRule="auto"/>
      </w:pPr>
      <w:r>
        <w:separator/>
      </w:r>
    </w:p>
  </w:endnote>
  <w:endnote w:type="continuationSeparator" w:id="0">
    <w:p w:rsidR="007524E5" w:rsidRDefault="007524E5"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4534" w:rsidRPr="005942A3" w:rsidRDefault="00BF4534"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BF4534" w:rsidRPr="005942A3" w:rsidRDefault="00BF4534"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BF4534" w:rsidRPr="005942A3" w:rsidRDefault="00BF4534"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24E5" w:rsidRDefault="007524E5" w:rsidP="005308AF">
      <w:pPr>
        <w:spacing w:after="0" w:line="240" w:lineRule="auto"/>
      </w:pPr>
      <w:r>
        <w:separator/>
      </w:r>
    </w:p>
  </w:footnote>
  <w:footnote w:type="continuationSeparator" w:id="0">
    <w:p w:rsidR="007524E5" w:rsidRDefault="007524E5"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4534" w:rsidRDefault="00BF4534">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BF4534" w:rsidRDefault="00BF4534"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1E45"/>
    <w:rsid w:val="00082DC7"/>
    <w:rsid w:val="00082DDA"/>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424AF"/>
    <w:rsid w:val="0015256C"/>
    <w:rsid w:val="0015509E"/>
    <w:rsid w:val="001569DC"/>
    <w:rsid w:val="00157D98"/>
    <w:rsid w:val="0016007D"/>
    <w:rsid w:val="001632CE"/>
    <w:rsid w:val="00165CAE"/>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38A7"/>
    <w:rsid w:val="00253E44"/>
    <w:rsid w:val="00254870"/>
    <w:rsid w:val="00256D66"/>
    <w:rsid w:val="00257C3A"/>
    <w:rsid w:val="00261B1D"/>
    <w:rsid w:val="002631D8"/>
    <w:rsid w:val="002646B4"/>
    <w:rsid w:val="00264A2B"/>
    <w:rsid w:val="00264DCB"/>
    <w:rsid w:val="00264E0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06A5"/>
    <w:rsid w:val="00403173"/>
    <w:rsid w:val="004042CB"/>
    <w:rsid w:val="00405ECE"/>
    <w:rsid w:val="00406171"/>
    <w:rsid w:val="0040703A"/>
    <w:rsid w:val="00416BEA"/>
    <w:rsid w:val="00420E2C"/>
    <w:rsid w:val="00423976"/>
    <w:rsid w:val="00424EC4"/>
    <w:rsid w:val="00425DDB"/>
    <w:rsid w:val="00433E74"/>
    <w:rsid w:val="004362F5"/>
    <w:rsid w:val="00437242"/>
    <w:rsid w:val="00445296"/>
    <w:rsid w:val="004505E0"/>
    <w:rsid w:val="00453B09"/>
    <w:rsid w:val="00462D92"/>
    <w:rsid w:val="0046603C"/>
    <w:rsid w:val="0047297D"/>
    <w:rsid w:val="00481C05"/>
    <w:rsid w:val="00481F00"/>
    <w:rsid w:val="0048247B"/>
    <w:rsid w:val="00482872"/>
    <w:rsid w:val="00483CC3"/>
    <w:rsid w:val="00483FDE"/>
    <w:rsid w:val="00485013"/>
    <w:rsid w:val="00486741"/>
    <w:rsid w:val="00487141"/>
    <w:rsid w:val="004919D9"/>
    <w:rsid w:val="004978FA"/>
    <w:rsid w:val="004979B4"/>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0AAE"/>
    <w:rsid w:val="004F50CB"/>
    <w:rsid w:val="004F591D"/>
    <w:rsid w:val="004F5E7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6B32"/>
    <w:rsid w:val="0054342E"/>
    <w:rsid w:val="00543A01"/>
    <w:rsid w:val="0054507D"/>
    <w:rsid w:val="00545B13"/>
    <w:rsid w:val="00547CE0"/>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7990"/>
    <w:rsid w:val="005B18BE"/>
    <w:rsid w:val="005B2CDC"/>
    <w:rsid w:val="005B3BCA"/>
    <w:rsid w:val="005B506A"/>
    <w:rsid w:val="005B655A"/>
    <w:rsid w:val="005C5531"/>
    <w:rsid w:val="005C7B9C"/>
    <w:rsid w:val="005D28FD"/>
    <w:rsid w:val="005D3584"/>
    <w:rsid w:val="005D373B"/>
    <w:rsid w:val="005D403E"/>
    <w:rsid w:val="005D4C84"/>
    <w:rsid w:val="005E11BF"/>
    <w:rsid w:val="005E4720"/>
    <w:rsid w:val="005E4774"/>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088B"/>
    <w:rsid w:val="00681F64"/>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ECD"/>
    <w:rsid w:val="006B5F93"/>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24E5"/>
    <w:rsid w:val="0075302B"/>
    <w:rsid w:val="007557F2"/>
    <w:rsid w:val="00756F10"/>
    <w:rsid w:val="00757C98"/>
    <w:rsid w:val="00765C6F"/>
    <w:rsid w:val="007674D3"/>
    <w:rsid w:val="0077004B"/>
    <w:rsid w:val="00775A12"/>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B1A18"/>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7DD9"/>
    <w:rsid w:val="008076B3"/>
    <w:rsid w:val="00810635"/>
    <w:rsid w:val="008110C7"/>
    <w:rsid w:val="00811B21"/>
    <w:rsid w:val="00815A50"/>
    <w:rsid w:val="00815BFF"/>
    <w:rsid w:val="008176A9"/>
    <w:rsid w:val="00820205"/>
    <w:rsid w:val="00822803"/>
    <w:rsid w:val="00822A4E"/>
    <w:rsid w:val="00823F20"/>
    <w:rsid w:val="00824448"/>
    <w:rsid w:val="008348D1"/>
    <w:rsid w:val="00836970"/>
    <w:rsid w:val="00836CC8"/>
    <w:rsid w:val="0084074A"/>
    <w:rsid w:val="00845564"/>
    <w:rsid w:val="0084690A"/>
    <w:rsid w:val="00851074"/>
    <w:rsid w:val="00851A9B"/>
    <w:rsid w:val="00857075"/>
    <w:rsid w:val="008577DE"/>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7D47"/>
    <w:rsid w:val="00963F4A"/>
    <w:rsid w:val="009718C0"/>
    <w:rsid w:val="00975843"/>
    <w:rsid w:val="00980F3A"/>
    <w:rsid w:val="00981B83"/>
    <w:rsid w:val="00983297"/>
    <w:rsid w:val="0098666E"/>
    <w:rsid w:val="00987CA4"/>
    <w:rsid w:val="00993ED0"/>
    <w:rsid w:val="00995B2D"/>
    <w:rsid w:val="00996886"/>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0DEA"/>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007A"/>
    <w:rsid w:val="00A5281E"/>
    <w:rsid w:val="00A55328"/>
    <w:rsid w:val="00A55DE0"/>
    <w:rsid w:val="00A563D7"/>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281C"/>
    <w:rsid w:val="00AA3F64"/>
    <w:rsid w:val="00AA41F7"/>
    <w:rsid w:val="00AA4348"/>
    <w:rsid w:val="00AA46BC"/>
    <w:rsid w:val="00AA5F75"/>
    <w:rsid w:val="00AA71C9"/>
    <w:rsid w:val="00AB25B1"/>
    <w:rsid w:val="00AB53A3"/>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4534"/>
    <w:rsid w:val="00BF7C13"/>
    <w:rsid w:val="00C032BE"/>
    <w:rsid w:val="00C03D8A"/>
    <w:rsid w:val="00C10C85"/>
    <w:rsid w:val="00C1182B"/>
    <w:rsid w:val="00C146BB"/>
    <w:rsid w:val="00C22135"/>
    <w:rsid w:val="00C231AE"/>
    <w:rsid w:val="00C25950"/>
    <w:rsid w:val="00C264BF"/>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F05"/>
    <w:rsid w:val="00C96C00"/>
    <w:rsid w:val="00C97352"/>
    <w:rsid w:val="00CA04FA"/>
    <w:rsid w:val="00CA1988"/>
    <w:rsid w:val="00CA2FEB"/>
    <w:rsid w:val="00CA377C"/>
    <w:rsid w:val="00CA3A0D"/>
    <w:rsid w:val="00CA4995"/>
    <w:rsid w:val="00CA4998"/>
    <w:rsid w:val="00CB0639"/>
    <w:rsid w:val="00CB2DE7"/>
    <w:rsid w:val="00CB2ECF"/>
    <w:rsid w:val="00CB31FC"/>
    <w:rsid w:val="00CB4D51"/>
    <w:rsid w:val="00CB67D5"/>
    <w:rsid w:val="00CB68EA"/>
    <w:rsid w:val="00CB760F"/>
    <w:rsid w:val="00CC1EB1"/>
    <w:rsid w:val="00CC2585"/>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831"/>
    <w:rsid w:val="00D140F4"/>
    <w:rsid w:val="00D24B9A"/>
    <w:rsid w:val="00D24EA1"/>
    <w:rsid w:val="00D2517C"/>
    <w:rsid w:val="00D27CB8"/>
    <w:rsid w:val="00D323AA"/>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815F5"/>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ED7"/>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42EC2"/>
    <w:rsid w:val="00E43B96"/>
    <w:rsid w:val="00E455AB"/>
    <w:rsid w:val="00E474EA"/>
    <w:rsid w:val="00E560A8"/>
    <w:rsid w:val="00E57BB1"/>
    <w:rsid w:val="00E6421A"/>
    <w:rsid w:val="00E64BA2"/>
    <w:rsid w:val="00E742B0"/>
    <w:rsid w:val="00E74710"/>
    <w:rsid w:val="00E74933"/>
    <w:rsid w:val="00E77FC2"/>
    <w:rsid w:val="00E81F30"/>
    <w:rsid w:val="00E84009"/>
    <w:rsid w:val="00E879F4"/>
    <w:rsid w:val="00E91B15"/>
    <w:rsid w:val="00E92457"/>
    <w:rsid w:val="00E93E69"/>
    <w:rsid w:val="00E94701"/>
    <w:rsid w:val="00E971B0"/>
    <w:rsid w:val="00EA3C85"/>
    <w:rsid w:val="00EA5305"/>
    <w:rsid w:val="00EA7356"/>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21CDC"/>
    <w:rsid w:val="00F2229E"/>
    <w:rsid w:val="00F2242C"/>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65EC"/>
    <w:rsid w:val="00F76DC9"/>
    <w:rsid w:val="00F808AA"/>
    <w:rsid w:val="00F82D78"/>
    <w:rsid w:val="00F95927"/>
    <w:rsid w:val="00FA0F47"/>
    <w:rsid w:val="00FB0959"/>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4E545A-75F1-4EC1-96FD-767E8395D2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10453</TotalTime>
  <Pages>78</Pages>
  <Words>20844</Words>
  <Characters>112561</Characters>
  <Application>Microsoft Office Word</Application>
  <DocSecurity>0</DocSecurity>
  <Lines>938</Lines>
  <Paragraphs>266</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133139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148</cp:revision>
  <cp:lastPrinted>2021-03-01T17:15:00Z</cp:lastPrinted>
  <dcterms:created xsi:type="dcterms:W3CDTF">2019-12-18T10:53:00Z</dcterms:created>
  <dcterms:modified xsi:type="dcterms:W3CDTF">2021-03-01T17:15:00Z</dcterms:modified>
</cp:coreProperties>
</file>