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67FDF174">
            <wp:extent cx="4864440" cy="2736247"/>
            <wp:effectExtent l="171450" t="190500" r="184150" b="17843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864440" cy="2736247"/>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77777777" w:rsidR="00131398" w:rsidRPr="00CB68EA" w:rsidRDefault="00A67E3C" w:rsidP="00131398">
      <w:pPr>
        <w:jc w:val="center"/>
        <w:rPr>
          <w:b/>
          <w:color w:val="943634" w:themeColor="accent2" w:themeShade="BF"/>
          <w:sz w:val="36"/>
          <w:szCs w:val="36"/>
        </w:rPr>
      </w:pPr>
      <w:r>
        <w:rPr>
          <w:b/>
          <w:color w:val="943634" w:themeColor="accent2" w:themeShade="BF"/>
          <w:sz w:val="36"/>
          <w:szCs w:val="36"/>
        </w:rPr>
        <w:t>CEMED</w:t>
      </w:r>
    </w:p>
    <w:p w14:paraId="0FC858AD" w14:textId="1664F564" w:rsidR="00DB7C28" w:rsidRDefault="00FB2AB4" w:rsidP="0055028E">
      <w:pPr>
        <w:jc w:val="center"/>
        <w:rPr>
          <w:b/>
          <w:color w:val="943634" w:themeColor="accent2" w:themeShade="BF"/>
          <w:sz w:val="36"/>
          <w:szCs w:val="36"/>
        </w:rPr>
      </w:pPr>
      <w:r>
        <w:rPr>
          <w:b/>
          <w:color w:val="943634" w:themeColor="accent2" w:themeShade="BF"/>
          <w:sz w:val="36"/>
          <w:szCs w:val="36"/>
        </w:rPr>
        <w:t>JOÃO GUIMARÃES ROSA</w:t>
      </w:r>
    </w:p>
    <w:p w14:paraId="0351CAC2" w14:textId="77777777" w:rsidR="0055028E" w:rsidRPr="0055028E" w:rsidRDefault="0055028E" w:rsidP="0055028E">
      <w:pPr>
        <w:jc w:val="center"/>
        <w:rPr>
          <w:b/>
          <w:color w:val="943634" w:themeColor="accent2" w:themeShade="BF"/>
          <w:szCs w:val="24"/>
        </w:rPr>
      </w:pPr>
    </w:p>
    <w:p w14:paraId="13FE8E36" w14:textId="65E18C11" w:rsidR="00A35EDD" w:rsidRPr="00A35EDD" w:rsidRDefault="007F15EA" w:rsidP="00131398">
      <w:pPr>
        <w:jc w:val="center"/>
        <w:rPr>
          <w:sz w:val="28"/>
          <w:szCs w:val="28"/>
        </w:rPr>
      </w:pPr>
      <w:r>
        <w:rPr>
          <w:sz w:val="28"/>
          <w:szCs w:val="28"/>
        </w:rPr>
        <w:t xml:space="preserve">Rua </w:t>
      </w:r>
      <w:r w:rsidR="00FB2AB4">
        <w:rPr>
          <w:sz w:val="28"/>
          <w:szCs w:val="28"/>
        </w:rPr>
        <w:t>Bolivar</w:t>
      </w:r>
      <w:r>
        <w:rPr>
          <w:sz w:val="28"/>
          <w:szCs w:val="28"/>
        </w:rPr>
        <w:t xml:space="preserve">, </w:t>
      </w:r>
      <w:r w:rsidR="00FB2AB4">
        <w:rPr>
          <w:sz w:val="28"/>
          <w:szCs w:val="28"/>
        </w:rPr>
        <w:t>6</w:t>
      </w:r>
      <w:r w:rsidR="00AE2D87">
        <w:rPr>
          <w:sz w:val="28"/>
          <w:szCs w:val="28"/>
        </w:rPr>
        <w:t>5</w:t>
      </w:r>
    </w:p>
    <w:p w14:paraId="1CFA95CE" w14:textId="41E9728A" w:rsidR="00A35EDD" w:rsidRDefault="0055028E" w:rsidP="00AE2D87">
      <w:pPr>
        <w:jc w:val="center"/>
        <w:rPr>
          <w:sz w:val="28"/>
          <w:szCs w:val="28"/>
        </w:rPr>
      </w:pPr>
      <w:r>
        <w:rPr>
          <w:sz w:val="28"/>
          <w:szCs w:val="28"/>
        </w:rPr>
        <w:t xml:space="preserve">Jardim </w:t>
      </w:r>
      <w:r w:rsidR="00FB2AB4">
        <w:rPr>
          <w:sz w:val="28"/>
          <w:szCs w:val="28"/>
        </w:rPr>
        <w:t>Cruzeiro</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5E0908EE" w14:textId="20F20827" w:rsidR="00CA2B59"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49775828" w:history="1">
            <w:r w:rsidR="00CA2B59" w:rsidRPr="00D70C3E">
              <w:rPr>
                <w:rStyle w:val="Hyperlink"/>
                <w:rFonts w:ascii="Futura Md BT" w:hAnsi="Futura Md BT" w:cs="Arial"/>
              </w:rPr>
              <w:t>APRESENTAÇÃO</w:t>
            </w:r>
            <w:r w:rsidR="00CA2B59">
              <w:rPr>
                <w:webHidden/>
              </w:rPr>
              <w:tab/>
            </w:r>
            <w:r w:rsidR="00CA2B59">
              <w:rPr>
                <w:webHidden/>
              </w:rPr>
              <w:fldChar w:fldCharType="begin"/>
            </w:r>
            <w:r w:rsidR="00CA2B59">
              <w:rPr>
                <w:webHidden/>
              </w:rPr>
              <w:instrText xml:space="preserve"> PAGEREF _Toc49775828 \h </w:instrText>
            </w:r>
            <w:r w:rsidR="00CA2B59">
              <w:rPr>
                <w:webHidden/>
              </w:rPr>
            </w:r>
            <w:r w:rsidR="00CA2B59">
              <w:rPr>
                <w:webHidden/>
              </w:rPr>
              <w:fldChar w:fldCharType="separate"/>
            </w:r>
            <w:r w:rsidR="00CA2B59">
              <w:rPr>
                <w:webHidden/>
              </w:rPr>
              <w:t>3</w:t>
            </w:r>
            <w:r w:rsidR="00CA2B59">
              <w:rPr>
                <w:webHidden/>
              </w:rPr>
              <w:fldChar w:fldCharType="end"/>
            </w:r>
          </w:hyperlink>
        </w:p>
        <w:p w14:paraId="1BA86901" w14:textId="2FBD55C8" w:rsidR="00CA2B59" w:rsidRDefault="00CA2B59">
          <w:pPr>
            <w:pStyle w:val="Sumrio1"/>
            <w:rPr>
              <w:rFonts w:asciiTheme="minorHAnsi" w:eastAsiaTheme="minorEastAsia" w:hAnsiTheme="minorHAnsi" w:cstheme="minorBidi"/>
              <w:b w:val="0"/>
              <w:sz w:val="22"/>
              <w:szCs w:val="22"/>
            </w:rPr>
          </w:pPr>
          <w:hyperlink w:anchor="_Toc49775829" w:history="1">
            <w:r w:rsidRPr="00D70C3E">
              <w:rPr>
                <w:rStyle w:val="Hyperlink"/>
              </w:rPr>
              <w:t>LEGISLAÇÃO | NORMAS APLICÁVEIS</w:t>
            </w:r>
            <w:r>
              <w:rPr>
                <w:webHidden/>
              </w:rPr>
              <w:tab/>
            </w:r>
            <w:r>
              <w:rPr>
                <w:webHidden/>
              </w:rPr>
              <w:fldChar w:fldCharType="begin"/>
            </w:r>
            <w:r>
              <w:rPr>
                <w:webHidden/>
              </w:rPr>
              <w:instrText xml:space="preserve"> PAGEREF _Toc49775829 \h </w:instrText>
            </w:r>
            <w:r>
              <w:rPr>
                <w:webHidden/>
              </w:rPr>
            </w:r>
            <w:r>
              <w:rPr>
                <w:webHidden/>
              </w:rPr>
              <w:fldChar w:fldCharType="separate"/>
            </w:r>
            <w:r>
              <w:rPr>
                <w:webHidden/>
              </w:rPr>
              <w:t>10</w:t>
            </w:r>
            <w:r>
              <w:rPr>
                <w:webHidden/>
              </w:rPr>
              <w:fldChar w:fldCharType="end"/>
            </w:r>
          </w:hyperlink>
        </w:p>
        <w:p w14:paraId="26D11D56" w14:textId="7E9156DD" w:rsidR="00CA2B59" w:rsidRDefault="00CA2B59">
          <w:pPr>
            <w:pStyle w:val="Sumrio1"/>
            <w:rPr>
              <w:rFonts w:asciiTheme="minorHAnsi" w:eastAsiaTheme="minorEastAsia" w:hAnsiTheme="minorHAnsi" w:cstheme="minorBidi"/>
              <w:b w:val="0"/>
              <w:sz w:val="22"/>
              <w:szCs w:val="22"/>
            </w:rPr>
          </w:pPr>
          <w:hyperlink w:anchor="_Toc49775830" w:history="1">
            <w:r w:rsidRPr="00D70C3E">
              <w:rPr>
                <w:rStyle w:val="Hyperlink"/>
              </w:rPr>
              <w:t>ADEQUAÇÃO DE ACESSIBILIDADE</w:t>
            </w:r>
            <w:r>
              <w:rPr>
                <w:webHidden/>
              </w:rPr>
              <w:tab/>
            </w:r>
            <w:r>
              <w:rPr>
                <w:webHidden/>
              </w:rPr>
              <w:fldChar w:fldCharType="begin"/>
            </w:r>
            <w:r>
              <w:rPr>
                <w:webHidden/>
              </w:rPr>
              <w:instrText xml:space="preserve"> PAGEREF _Toc49775830 \h </w:instrText>
            </w:r>
            <w:r>
              <w:rPr>
                <w:webHidden/>
              </w:rPr>
            </w:r>
            <w:r>
              <w:rPr>
                <w:webHidden/>
              </w:rPr>
              <w:fldChar w:fldCharType="separate"/>
            </w:r>
            <w:r>
              <w:rPr>
                <w:webHidden/>
              </w:rPr>
              <w:t>11</w:t>
            </w:r>
            <w:r>
              <w:rPr>
                <w:webHidden/>
              </w:rPr>
              <w:fldChar w:fldCharType="end"/>
            </w:r>
          </w:hyperlink>
        </w:p>
        <w:p w14:paraId="3F5F3B24" w14:textId="294E0067" w:rsidR="00CA2B59" w:rsidRDefault="00CA2B59">
          <w:pPr>
            <w:pStyle w:val="Sumrio3"/>
            <w:tabs>
              <w:tab w:val="right" w:leader="dot" w:pos="10456"/>
            </w:tabs>
            <w:rPr>
              <w:rFonts w:asciiTheme="minorHAnsi" w:eastAsiaTheme="minorEastAsia" w:hAnsiTheme="minorHAnsi" w:cstheme="minorBidi"/>
              <w:noProof/>
              <w:sz w:val="22"/>
              <w:szCs w:val="22"/>
            </w:rPr>
          </w:pPr>
          <w:hyperlink w:anchor="_Toc49775831" w:history="1">
            <w:r w:rsidRPr="00D70C3E">
              <w:rPr>
                <w:rStyle w:val="Hyperlink"/>
                <w:noProof/>
              </w:rPr>
              <w:t>1 INTERVENÇÃO EXTERNA</w:t>
            </w:r>
            <w:r>
              <w:rPr>
                <w:noProof/>
                <w:webHidden/>
              </w:rPr>
              <w:tab/>
            </w:r>
            <w:r>
              <w:rPr>
                <w:noProof/>
                <w:webHidden/>
              </w:rPr>
              <w:fldChar w:fldCharType="begin"/>
            </w:r>
            <w:r>
              <w:rPr>
                <w:noProof/>
                <w:webHidden/>
              </w:rPr>
              <w:instrText xml:space="preserve"> PAGEREF _Toc49775831 \h </w:instrText>
            </w:r>
            <w:r>
              <w:rPr>
                <w:noProof/>
                <w:webHidden/>
              </w:rPr>
            </w:r>
            <w:r>
              <w:rPr>
                <w:noProof/>
                <w:webHidden/>
              </w:rPr>
              <w:fldChar w:fldCharType="separate"/>
            </w:r>
            <w:r>
              <w:rPr>
                <w:noProof/>
                <w:webHidden/>
              </w:rPr>
              <w:t>13</w:t>
            </w:r>
            <w:r>
              <w:rPr>
                <w:noProof/>
                <w:webHidden/>
              </w:rPr>
              <w:fldChar w:fldCharType="end"/>
            </w:r>
          </w:hyperlink>
        </w:p>
        <w:p w14:paraId="436CB82F" w14:textId="26C29094"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2" w:history="1">
            <w:r w:rsidRPr="00D70C3E">
              <w:rPr>
                <w:rStyle w:val="Hyperlink"/>
                <w:noProof/>
              </w:rPr>
              <w:t>1.1</w:t>
            </w:r>
            <w:r>
              <w:rPr>
                <w:rFonts w:asciiTheme="minorHAnsi" w:eastAsiaTheme="minorEastAsia" w:hAnsiTheme="minorHAnsi" w:cstheme="minorBidi"/>
                <w:noProof/>
                <w:sz w:val="22"/>
                <w:szCs w:val="22"/>
              </w:rPr>
              <w:tab/>
            </w:r>
            <w:r w:rsidRPr="00D70C3E">
              <w:rPr>
                <w:rStyle w:val="Hyperlink"/>
                <w:noProof/>
              </w:rPr>
              <w:t>Passeio Público e Entrada Escola</w:t>
            </w:r>
            <w:r>
              <w:rPr>
                <w:noProof/>
                <w:webHidden/>
              </w:rPr>
              <w:tab/>
            </w:r>
            <w:r>
              <w:rPr>
                <w:noProof/>
                <w:webHidden/>
              </w:rPr>
              <w:fldChar w:fldCharType="begin"/>
            </w:r>
            <w:r>
              <w:rPr>
                <w:noProof/>
                <w:webHidden/>
              </w:rPr>
              <w:instrText xml:space="preserve"> PAGEREF _Toc49775832 \h </w:instrText>
            </w:r>
            <w:r>
              <w:rPr>
                <w:noProof/>
                <w:webHidden/>
              </w:rPr>
            </w:r>
            <w:r>
              <w:rPr>
                <w:noProof/>
                <w:webHidden/>
              </w:rPr>
              <w:fldChar w:fldCharType="separate"/>
            </w:r>
            <w:r>
              <w:rPr>
                <w:noProof/>
                <w:webHidden/>
              </w:rPr>
              <w:t>13</w:t>
            </w:r>
            <w:r>
              <w:rPr>
                <w:noProof/>
                <w:webHidden/>
              </w:rPr>
              <w:fldChar w:fldCharType="end"/>
            </w:r>
          </w:hyperlink>
        </w:p>
        <w:p w14:paraId="3CE2B053" w14:textId="2BBB9556"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3" w:history="1">
            <w:r w:rsidRPr="00D70C3E">
              <w:rPr>
                <w:rStyle w:val="Hyperlink"/>
                <w:noProof/>
              </w:rPr>
              <w:t>1.2</w:t>
            </w:r>
            <w:r>
              <w:rPr>
                <w:rFonts w:asciiTheme="minorHAnsi" w:eastAsiaTheme="minorEastAsia" w:hAnsiTheme="minorHAnsi" w:cstheme="minorBidi"/>
                <w:noProof/>
                <w:sz w:val="22"/>
                <w:szCs w:val="22"/>
              </w:rPr>
              <w:tab/>
            </w:r>
            <w:r w:rsidRPr="00D70C3E">
              <w:rPr>
                <w:rStyle w:val="Hyperlink"/>
                <w:noProof/>
              </w:rPr>
              <w:t>Meio fio</w:t>
            </w:r>
            <w:r>
              <w:rPr>
                <w:noProof/>
                <w:webHidden/>
              </w:rPr>
              <w:tab/>
            </w:r>
            <w:r>
              <w:rPr>
                <w:noProof/>
                <w:webHidden/>
              </w:rPr>
              <w:fldChar w:fldCharType="begin"/>
            </w:r>
            <w:r>
              <w:rPr>
                <w:noProof/>
                <w:webHidden/>
              </w:rPr>
              <w:instrText xml:space="preserve"> PAGEREF _Toc49775833 \h </w:instrText>
            </w:r>
            <w:r>
              <w:rPr>
                <w:noProof/>
                <w:webHidden/>
              </w:rPr>
            </w:r>
            <w:r>
              <w:rPr>
                <w:noProof/>
                <w:webHidden/>
              </w:rPr>
              <w:fldChar w:fldCharType="separate"/>
            </w:r>
            <w:r>
              <w:rPr>
                <w:noProof/>
                <w:webHidden/>
              </w:rPr>
              <w:t>15</w:t>
            </w:r>
            <w:r>
              <w:rPr>
                <w:noProof/>
                <w:webHidden/>
              </w:rPr>
              <w:fldChar w:fldCharType="end"/>
            </w:r>
          </w:hyperlink>
        </w:p>
        <w:p w14:paraId="5F934468" w14:textId="433F431F"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4" w:history="1">
            <w:r w:rsidRPr="00D70C3E">
              <w:rPr>
                <w:rStyle w:val="Hyperlink"/>
                <w:noProof/>
              </w:rPr>
              <w:t>1.3</w:t>
            </w:r>
            <w:r>
              <w:rPr>
                <w:rFonts w:asciiTheme="minorHAnsi" w:eastAsiaTheme="minorEastAsia" w:hAnsiTheme="minorHAnsi" w:cstheme="minorBidi"/>
                <w:noProof/>
                <w:sz w:val="22"/>
                <w:szCs w:val="22"/>
              </w:rPr>
              <w:tab/>
            </w:r>
            <w:r w:rsidRPr="00D70C3E">
              <w:rPr>
                <w:rStyle w:val="Hyperlink"/>
                <w:noProof/>
              </w:rPr>
              <w:t>Piso de Concreto</w:t>
            </w:r>
            <w:r>
              <w:rPr>
                <w:noProof/>
                <w:webHidden/>
              </w:rPr>
              <w:tab/>
            </w:r>
            <w:r>
              <w:rPr>
                <w:noProof/>
                <w:webHidden/>
              </w:rPr>
              <w:fldChar w:fldCharType="begin"/>
            </w:r>
            <w:r>
              <w:rPr>
                <w:noProof/>
                <w:webHidden/>
              </w:rPr>
              <w:instrText xml:space="preserve"> PAGEREF _Toc49775834 \h </w:instrText>
            </w:r>
            <w:r>
              <w:rPr>
                <w:noProof/>
                <w:webHidden/>
              </w:rPr>
            </w:r>
            <w:r>
              <w:rPr>
                <w:noProof/>
                <w:webHidden/>
              </w:rPr>
              <w:fldChar w:fldCharType="separate"/>
            </w:r>
            <w:r>
              <w:rPr>
                <w:noProof/>
                <w:webHidden/>
              </w:rPr>
              <w:t>15</w:t>
            </w:r>
            <w:r>
              <w:rPr>
                <w:noProof/>
                <w:webHidden/>
              </w:rPr>
              <w:fldChar w:fldCharType="end"/>
            </w:r>
          </w:hyperlink>
        </w:p>
        <w:p w14:paraId="2FB424F8" w14:textId="0662E0E4"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5" w:history="1">
            <w:r w:rsidRPr="00D70C3E">
              <w:rPr>
                <w:rStyle w:val="Hyperlink"/>
                <w:noProof/>
              </w:rPr>
              <w:t>1.4</w:t>
            </w:r>
            <w:r>
              <w:rPr>
                <w:rFonts w:asciiTheme="minorHAnsi" w:eastAsiaTheme="minorEastAsia" w:hAnsiTheme="minorHAnsi" w:cstheme="minorBidi"/>
                <w:noProof/>
                <w:sz w:val="22"/>
                <w:szCs w:val="22"/>
              </w:rPr>
              <w:tab/>
            </w:r>
            <w:r w:rsidRPr="00D70C3E">
              <w:rPr>
                <w:rStyle w:val="Hyperlink"/>
                <w:noProof/>
              </w:rPr>
              <w:t>Piso de Sinalização Tátil</w:t>
            </w:r>
            <w:r>
              <w:rPr>
                <w:noProof/>
                <w:webHidden/>
              </w:rPr>
              <w:tab/>
            </w:r>
            <w:r>
              <w:rPr>
                <w:noProof/>
                <w:webHidden/>
              </w:rPr>
              <w:fldChar w:fldCharType="begin"/>
            </w:r>
            <w:r>
              <w:rPr>
                <w:noProof/>
                <w:webHidden/>
              </w:rPr>
              <w:instrText xml:space="preserve"> PAGEREF _Toc49775835 \h </w:instrText>
            </w:r>
            <w:r>
              <w:rPr>
                <w:noProof/>
                <w:webHidden/>
              </w:rPr>
            </w:r>
            <w:r>
              <w:rPr>
                <w:noProof/>
                <w:webHidden/>
              </w:rPr>
              <w:fldChar w:fldCharType="separate"/>
            </w:r>
            <w:r>
              <w:rPr>
                <w:noProof/>
                <w:webHidden/>
              </w:rPr>
              <w:t>16</w:t>
            </w:r>
            <w:r>
              <w:rPr>
                <w:noProof/>
                <w:webHidden/>
              </w:rPr>
              <w:fldChar w:fldCharType="end"/>
            </w:r>
          </w:hyperlink>
        </w:p>
        <w:p w14:paraId="2CFB1A1B" w14:textId="11BC1788"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6" w:history="1">
            <w:r w:rsidRPr="00D70C3E">
              <w:rPr>
                <w:rStyle w:val="Hyperlink"/>
                <w:noProof/>
              </w:rPr>
              <w:t>1.5</w:t>
            </w:r>
            <w:r>
              <w:rPr>
                <w:rFonts w:asciiTheme="minorHAnsi" w:eastAsiaTheme="minorEastAsia" w:hAnsiTheme="minorHAnsi" w:cstheme="minorBidi"/>
                <w:noProof/>
                <w:sz w:val="22"/>
                <w:szCs w:val="22"/>
              </w:rPr>
              <w:tab/>
            </w:r>
            <w:r w:rsidRPr="00D70C3E">
              <w:rPr>
                <w:rStyle w:val="Hyperlink"/>
                <w:noProof/>
              </w:rPr>
              <w:t>Pintura em Piso</w:t>
            </w:r>
            <w:r>
              <w:rPr>
                <w:noProof/>
                <w:webHidden/>
              </w:rPr>
              <w:tab/>
            </w:r>
            <w:r>
              <w:rPr>
                <w:noProof/>
                <w:webHidden/>
              </w:rPr>
              <w:fldChar w:fldCharType="begin"/>
            </w:r>
            <w:r>
              <w:rPr>
                <w:noProof/>
                <w:webHidden/>
              </w:rPr>
              <w:instrText xml:space="preserve"> PAGEREF _Toc49775836 \h </w:instrText>
            </w:r>
            <w:r>
              <w:rPr>
                <w:noProof/>
                <w:webHidden/>
              </w:rPr>
            </w:r>
            <w:r>
              <w:rPr>
                <w:noProof/>
                <w:webHidden/>
              </w:rPr>
              <w:fldChar w:fldCharType="separate"/>
            </w:r>
            <w:r>
              <w:rPr>
                <w:noProof/>
                <w:webHidden/>
              </w:rPr>
              <w:t>18</w:t>
            </w:r>
            <w:r>
              <w:rPr>
                <w:noProof/>
                <w:webHidden/>
              </w:rPr>
              <w:fldChar w:fldCharType="end"/>
            </w:r>
          </w:hyperlink>
        </w:p>
        <w:p w14:paraId="382559BF" w14:textId="5121CACA"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7" w:history="1">
            <w:r w:rsidRPr="00D70C3E">
              <w:rPr>
                <w:rStyle w:val="Hyperlink"/>
                <w:noProof/>
              </w:rPr>
              <w:t>1.6</w:t>
            </w:r>
            <w:r>
              <w:rPr>
                <w:rFonts w:asciiTheme="minorHAnsi" w:eastAsiaTheme="minorEastAsia" w:hAnsiTheme="minorHAnsi" w:cstheme="minorBidi"/>
                <w:noProof/>
                <w:sz w:val="22"/>
                <w:szCs w:val="22"/>
              </w:rPr>
              <w:tab/>
            </w:r>
            <w:r w:rsidRPr="00D70C3E">
              <w:rPr>
                <w:rStyle w:val="Hyperlink"/>
                <w:noProof/>
              </w:rPr>
              <w:t>Símbolo vaga P.C.D e Idoso.</w:t>
            </w:r>
            <w:r>
              <w:rPr>
                <w:noProof/>
                <w:webHidden/>
              </w:rPr>
              <w:tab/>
            </w:r>
            <w:r>
              <w:rPr>
                <w:noProof/>
                <w:webHidden/>
              </w:rPr>
              <w:fldChar w:fldCharType="begin"/>
            </w:r>
            <w:r>
              <w:rPr>
                <w:noProof/>
                <w:webHidden/>
              </w:rPr>
              <w:instrText xml:space="preserve"> PAGEREF _Toc49775837 \h </w:instrText>
            </w:r>
            <w:r>
              <w:rPr>
                <w:noProof/>
                <w:webHidden/>
              </w:rPr>
            </w:r>
            <w:r>
              <w:rPr>
                <w:noProof/>
                <w:webHidden/>
              </w:rPr>
              <w:fldChar w:fldCharType="separate"/>
            </w:r>
            <w:r>
              <w:rPr>
                <w:noProof/>
                <w:webHidden/>
              </w:rPr>
              <w:t>19</w:t>
            </w:r>
            <w:r>
              <w:rPr>
                <w:noProof/>
                <w:webHidden/>
              </w:rPr>
              <w:fldChar w:fldCharType="end"/>
            </w:r>
          </w:hyperlink>
        </w:p>
        <w:p w14:paraId="0BF0C95C" w14:textId="3FBD8E71"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8" w:history="1">
            <w:r w:rsidRPr="00D70C3E">
              <w:rPr>
                <w:rStyle w:val="Hyperlink"/>
                <w:noProof/>
              </w:rPr>
              <w:t>1.7</w:t>
            </w:r>
            <w:r>
              <w:rPr>
                <w:rFonts w:asciiTheme="minorHAnsi" w:eastAsiaTheme="minorEastAsia" w:hAnsiTheme="minorHAnsi" w:cstheme="minorBidi"/>
                <w:noProof/>
                <w:sz w:val="22"/>
                <w:szCs w:val="22"/>
              </w:rPr>
              <w:tab/>
            </w:r>
            <w:r w:rsidRPr="00D70C3E">
              <w:rPr>
                <w:rStyle w:val="Hyperlink"/>
                <w:noProof/>
              </w:rPr>
              <w:t>Vaga P.C.D</w:t>
            </w:r>
            <w:r>
              <w:rPr>
                <w:noProof/>
                <w:webHidden/>
              </w:rPr>
              <w:tab/>
            </w:r>
            <w:r>
              <w:rPr>
                <w:noProof/>
                <w:webHidden/>
              </w:rPr>
              <w:fldChar w:fldCharType="begin"/>
            </w:r>
            <w:r>
              <w:rPr>
                <w:noProof/>
                <w:webHidden/>
              </w:rPr>
              <w:instrText xml:space="preserve"> PAGEREF _Toc49775838 \h </w:instrText>
            </w:r>
            <w:r>
              <w:rPr>
                <w:noProof/>
                <w:webHidden/>
              </w:rPr>
            </w:r>
            <w:r>
              <w:rPr>
                <w:noProof/>
                <w:webHidden/>
              </w:rPr>
              <w:fldChar w:fldCharType="separate"/>
            </w:r>
            <w:r>
              <w:rPr>
                <w:noProof/>
                <w:webHidden/>
              </w:rPr>
              <w:t>20</w:t>
            </w:r>
            <w:r>
              <w:rPr>
                <w:noProof/>
                <w:webHidden/>
              </w:rPr>
              <w:fldChar w:fldCharType="end"/>
            </w:r>
          </w:hyperlink>
        </w:p>
        <w:p w14:paraId="2F698126" w14:textId="52384D08"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39" w:history="1">
            <w:r w:rsidRPr="00D70C3E">
              <w:rPr>
                <w:rStyle w:val="Hyperlink"/>
                <w:noProof/>
              </w:rPr>
              <w:t>1.8</w:t>
            </w:r>
            <w:r>
              <w:rPr>
                <w:rFonts w:asciiTheme="minorHAnsi" w:eastAsiaTheme="minorEastAsia" w:hAnsiTheme="minorHAnsi" w:cstheme="minorBidi"/>
                <w:noProof/>
                <w:sz w:val="22"/>
                <w:szCs w:val="22"/>
              </w:rPr>
              <w:tab/>
            </w:r>
            <w:r w:rsidRPr="00D70C3E">
              <w:rPr>
                <w:rStyle w:val="Hyperlink"/>
                <w:noProof/>
              </w:rPr>
              <w:t>Vaga Idoso</w:t>
            </w:r>
            <w:r>
              <w:rPr>
                <w:noProof/>
                <w:webHidden/>
              </w:rPr>
              <w:tab/>
            </w:r>
            <w:r>
              <w:rPr>
                <w:noProof/>
                <w:webHidden/>
              </w:rPr>
              <w:fldChar w:fldCharType="begin"/>
            </w:r>
            <w:r>
              <w:rPr>
                <w:noProof/>
                <w:webHidden/>
              </w:rPr>
              <w:instrText xml:space="preserve"> PAGEREF _Toc49775839 \h </w:instrText>
            </w:r>
            <w:r>
              <w:rPr>
                <w:noProof/>
                <w:webHidden/>
              </w:rPr>
            </w:r>
            <w:r>
              <w:rPr>
                <w:noProof/>
                <w:webHidden/>
              </w:rPr>
              <w:fldChar w:fldCharType="separate"/>
            </w:r>
            <w:r>
              <w:rPr>
                <w:noProof/>
                <w:webHidden/>
              </w:rPr>
              <w:t>20</w:t>
            </w:r>
            <w:r>
              <w:rPr>
                <w:noProof/>
                <w:webHidden/>
              </w:rPr>
              <w:fldChar w:fldCharType="end"/>
            </w:r>
          </w:hyperlink>
        </w:p>
        <w:p w14:paraId="7D8C6784" w14:textId="17FF37B7"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40" w:history="1">
            <w:r w:rsidRPr="00D70C3E">
              <w:rPr>
                <w:rStyle w:val="Hyperlink"/>
                <w:noProof/>
              </w:rPr>
              <w:t>1.9</w:t>
            </w:r>
            <w:r>
              <w:rPr>
                <w:rFonts w:asciiTheme="minorHAnsi" w:eastAsiaTheme="minorEastAsia" w:hAnsiTheme="minorHAnsi" w:cstheme="minorBidi"/>
                <w:noProof/>
                <w:sz w:val="22"/>
                <w:szCs w:val="22"/>
              </w:rPr>
              <w:tab/>
            </w:r>
            <w:r w:rsidRPr="00D70C3E">
              <w:rPr>
                <w:rStyle w:val="Hyperlink"/>
                <w:noProof/>
              </w:rPr>
              <w:t>Placa Estacionamento Exclusivo</w:t>
            </w:r>
            <w:r>
              <w:rPr>
                <w:noProof/>
                <w:webHidden/>
              </w:rPr>
              <w:tab/>
            </w:r>
            <w:r>
              <w:rPr>
                <w:noProof/>
                <w:webHidden/>
              </w:rPr>
              <w:fldChar w:fldCharType="begin"/>
            </w:r>
            <w:r>
              <w:rPr>
                <w:noProof/>
                <w:webHidden/>
              </w:rPr>
              <w:instrText xml:space="preserve"> PAGEREF _Toc49775840 \h </w:instrText>
            </w:r>
            <w:r>
              <w:rPr>
                <w:noProof/>
                <w:webHidden/>
              </w:rPr>
            </w:r>
            <w:r>
              <w:rPr>
                <w:noProof/>
                <w:webHidden/>
              </w:rPr>
              <w:fldChar w:fldCharType="separate"/>
            </w:r>
            <w:r>
              <w:rPr>
                <w:noProof/>
                <w:webHidden/>
              </w:rPr>
              <w:t>21</w:t>
            </w:r>
            <w:r>
              <w:rPr>
                <w:noProof/>
                <w:webHidden/>
              </w:rPr>
              <w:fldChar w:fldCharType="end"/>
            </w:r>
          </w:hyperlink>
        </w:p>
        <w:p w14:paraId="0E6C358E" w14:textId="3BA0A08D"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41" w:history="1">
            <w:r w:rsidRPr="00D70C3E">
              <w:rPr>
                <w:rStyle w:val="Hyperlink"/>
                <w:noProof/>
              </w:rPr>
              <w:t>1.10</w:t>
            </w:r>
            <w:r>
              <w:rPr>
                <w:rFonts w:asciiTheme="minorHAnsi" w:eastAsiaTheme="minorEastAsia" w:hAnsiTheme="minorHAnsi" w:cstheme="minorBidi"/>
                <w:noProof/>
                <w:sz w:val="22"/>
                <w:szCs w:val="22"/>
              </w:rPr>
              <w:tab/>
            </w:r>
            <w:r w:rsidRPr="00D70C3E">
              <w:rPr>
                <w:rStyle w:val="Hyperlink"/>
                <w:noProof/>
              </w:rPr>
              <w:t>Piso Tátil Borracha Sintética</w:t>
            </w:r>
            <w:r>
              <w:rPr>
                <w:noProof/>
                <w:webHidden/>
              </w:rPr>
              <w:tab/>
            </w:r>
            <w:r>
              <w:rPr>
                <w:noProof/>
                <w:webHidden/>
              </w:rPr>
              <w:fldChar w:fldCharType="begin"/>
            </w:r>
            <w:r>
              <w:rPr>
                <w:noProof/>
                <w:webHidden/>
              </w:rPr>
              <w:instrText xml:space="preserve"> PAGEREF _Toc49775841 \h </w:instrText>
            </w:r>
            <w:r>
              <w:rPr>
                <w:noProof/>
                <w:webHidden/>
              </w:rPr>
            </w:r>
            <w:r>
              <w:rPr>
                <w:noProof/>
                <w:webHidden/>
              </w:rPr>
              <w:fldChar w:fldCharType="separate"/>
            </w:r>
            <w:r>
              <w:rPr>
                <w:noProof/>
                <w:webHidden/>
              </w:rPr>
              <w:t>22</w:t>
            </w:r>
            <w:r>
              <w:rPr>
                <w:noProof/>
                <w:webHidden/>
              </w:rPr>
              <w:fldChar w:fldCharType="end"/>
            </w:r>
          </w:hyperlink>
        </w:p>
        <w:p w14:paraId="684F5323" w14:textId="4A907358"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42" w:history="1">
            <w:r w:rsidRPr="00D70C3E">
              <w:rPr>
                <w:rStyle w:val="Hyperlink"/>
                <w:noProof/>
              </w:rPr>
              <w:t>1.11</w:t>
            </w:r>
            <w:r>
              <w:rPr>
                <w:rFonts w:asciiTheme="minorHAnsi" w:eastAsiaTheme="minorEastAsia" w:hAnsiTheme="minorHAnsi" w:cstheme="minorBidi"/>
                <w:noProof/>
                <w:sz w:val="22"/>
                <w:szCs w:val="22"/>
              </w:rPr>
              <w:tab/>
            </w:r>
            <w:r w:rsidRPr="00D70C3E">
              <w:rPr>
                <w:rStyle w:val="Hyperlink"/>
                <w:noProof/>
              </w:rPr>
              <w:t>Corrimão</w:t>
            </w:r>
            <w:r>
              <w:rPr>
                <w:noProof/>
                <w:webHidden/>
              </w:rPr>
              <w:tab/>
            </w:r>
            <w:r>
              <w:rPr>
                <w:noProof/>
                <w:webHidden/>
              </w:rPr>
              <w:fldChar w:fldCharType="begin"/>
            </w:r>
            <w:r>
              <w:rPr>
                <w:noProof/>
                <w:webHidden/>
              </w:rPr>
              <w:instrText xml:space="preserve"> PAGEREF _Toc49775842 \h </w:instrText>
            </w:r>
            <w:r>
              <w:rPr>
                <w:noProof/>
                <w:webHidden/>
              </w:rPr>
            </w:r>
            <w:r>
              <w:rPr>
                <w:noProof/>
                <w:webHidden/>
              </w:rPr>
              <w:fldChar w:fldCharType="separate"/>
            </w:r>
            <w:r>
              <w:rPr>
                <w:noProof/>
                <w:webHidden/>
              </w:rPr>
              <w:t>23</w:t>
            </w:r>
            <w:r>
              <w:rPr>
                <w:noProof/>
                <w:webHidden/>
              </w:rPr>
              <w:fldChar w:fldCharType="end"/>
            </w:r>
          </w:hyperlink>
        </w:p>
        <w:p w14:paraId="46355BA7" w14:textId="4ECCA0EC"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43" w:history="1">
            <w:r w:rsidRPr="00D70C3E">
              <w:rPr>
                <w:rStyle w:val="Hyperlink"/>
                <w:noProof/>
              </w:rPr>
              <w:t>1.12</w:t>
            </w:r>
            <w:r>
              <w:rPr>
                <w:rFonts w:asciiTheme="minorHAnsi" w:eastAsiaTheme="minorEastAsia" w:hAnsiTheme="minorHAnsi" w:cstheme="minorBidi"/>
                <w:noProof/>
                <w:sz w:val="22"/>
                <w:szCs w:val="22"/>
              </w:rPr>
              <w:tab/>
            </w:r>
            <w:r w:rsidRPr="00D70C3E">
              <w:rPr>
                <w:rStyle w:val="Hyperlink"/>
                <w:noProof/>
              </w:rPr>
              <w:t>Sinalização de pavimento</w:t>
            </w:r>
            <w:r>
              <w:rPr>
                <w:noProof/>
                <w:webHidden/>
              </w:rPr>
              <w:tab/>
            </w:r>
            <w:r>
              <w:rPr>
                <w:noProof/>
                <w:webHidden/>
              </w:rPr>
              <w:fldChar w:fldCharType="begin"/>
            </w:r>
            <w:r>
              <w:rPr>
                <w:noProof/>
                <w:webHidden/>
              </w:rPr>
              <w:instrText xml:space="preserve"> PAGEREF _Toc49775843 \h </w:instrText>
            </w:r>
            <w:r>
              <w:rPr>
                <w:noProof/>
                <w:webHidden/>
              </w:rPr>
            </w:r>
            <w:r>
              <w:rPr>
                <w:noProof/>
                <w:webHidden/>
              </w:rPr>
              <w:fldChar w:fldCharType="separate"/>
            </w:r>
            <w:r>
              <w:rPr>
                <w:noProof/>
                <w:webHidden/>
              </w:rPr>
              <w:t>25</w:t>
            </w:r>
            <w:r>
              <w:rPr>
                <w:noProof/>
                <w:webHidden/>
              </w:rPr>
              <w:fldChar w:fldCharType="end"/>
            </w:r>
          </w:hyperlink>
        </w:p>
        <w:p w14:paraId="0809EBC4" w14:textId="74DF70F8"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44" w:history="1">
            <w:r w:rsidRPr="00D70C3E">
              <w:rPr>
                <w:rStyle w:val="Hyperlink"/>
                <w:noProof/>
              </w:rPr>
              <w:t>1.13</w:t>
            </w:r>
            <w:r>
              <w:rPr>
                <w:rFonts w:asciiTheme="minorHAnsi" w:eastAsiaTheme="minorEastAsia" w:hAnsiTheme="minorHAnsi" w:cstheme="minorBidi"/>
                <w:noProof/>
                <w:sz w:val="22"/>
                <w:szCs w:val="22"/>
              </w:rPr>
              <w:tab/>
            </w:r>
            <w:r w:rsidRPr="00D70C3E">
              <w:rPr>
                <w:rStyle w:val="Hyperlink"/>
                <w:noProof/>
              </w:rPr>
              <w:t>Guia de Balizamento</w:t>
            </w:r>
            <w:r>
              <w:rPr>
                <w:noProof/>
                <w:webHidden/>
              </w:rPr>
              <w:tab/>
            </w:r>
            <w:r>
              <w:rPr>
                <w:noProof/>
                <w:webHidden/>
              </w:rPr>
              <w:fldChar w:fldCharType="begin"/>
            </w:r>
            <w:r>
              <w:rPr>
                <w:noProof/>
                <w:webHidden/>
              </w:rPr>
              <w:instrText xml:space="preserve"> PAGEREF _Toc49775844 \h </w:instrText>
            </w:r>
            <w:r>
              <w:rPr>
                <w:noProof/>
                <w:webHidden/>
              </w:rPr>
            </w:r>
            <w:r>
              <w:rPr>
                <w:noProof/>
                <w:webHidden/>
              </w:rPr>
              <w:fldChar w:fldCharType="separate"/>
            </w:r>
            <w:r>
              <w:rPr>
                <w:noProof/>
                <w:webHidden/>
              </w:rPr>
              <w:t>26</w:t>
            </w:r>
            <w:r>
              <w:rPr>
                <w:noProof/>
                <w:webHidden/>
              </w:rPr>
              <w:fldChar w:fldCharType="end"/>
            </w:r>
          </w:hyperlink>
        </w:p>
        <w:p w14:paraId="7FA6665C" w14:textId="34484E6A"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45" w:history="1">
            <w:r w:rsidRPr="00D70C3E">
              <w:rPr>
                <w:rStyle w:val="Hyperlink"/>
                <w:noProof/>
              </w:rPr>
              <w:t>1.14</w:t>
            </w:r>
            <w:r>
              <w:rPr>
                <w:rFonts w:asciiTheme="minorHAnsi" w:eastAsiaTheme="minorEastAsia" w:hAnsiTheme="minorHAnsi" w:cstheme="minorBidi"/>
                <w:noProof/>
                <w:sz w:val="22"/>
                <w:szCs w:val="22"/>
              </w:rPr>
              <w:tab/>
            </w:r>
            <w:r w:rsidRPr="00D70C3E">
              <w:rPr>
                <w:rStyle w:val="Hyperlink"/>
                <w:noProof/>
              </w:rPr>
              <w:t>Sinalização visual dos Degraus</w:t>
            </w:r>
            <w:r>
              <w:rPr>
                <w:noProof/>
                <w:webHidden/>
              </w:rPr>
              <w:tab/>
            </w:r>
            <w:r>
              <w:rPr>
                <w:noProof/>
                <w:webHidden/>
              </w:rPr>
              <w:fldChar w:fldCharType="begin"/>
            </w:r>
            <w:r>
              <w:rPr>
                <w:noProof/>
                <w:webHidden/>
              </w:rPr>
              <w:instrText xml:space="preserve"> PAGEREF _Toc49775845 \h </w:instrText>
            </w:r>
            <w:r>
              <w:rPr>
                <w:noProof/>
                <w:webHidden/>
              </w:rPr>
            </w:r>
            <w:r>
              <w:rPr>
                <w:noProof/>
                <w:webHidden/>
              </w:rPr>
              <w:fldChar w:fldCharType="separate"/>
            </w:r>
            <w:r>
              <w:rPr>
                <w:noProof/>
                <w:webHidden/>
              </w:rPr>
              <w:t>27</w:t>
            </w:r>
            <w:r>
              <w:rPr>
                <w:noProof/>
                <w:webHidden/>
              </w:rPr>
              <w:fldChar w:fldCharType="end"/>
            </w:r>
          </w:hyperlink>
        </w:p>
        <w:p w14:paraId="2DB1E56A" w14:textId="5691ABBD" w:rsidR="00CA2B59" w:rsidRDefault="00CA2B59">
          <w:pPr>
            <w:pStyle w:val="Sumrio3"/>
            <w:tabs>
              <w:tab w:val="left" w:pos="800"/>
              <w:tab w:val="right" w:leader="dot" w:pos="10456"/>
            </w:tabs>
            <w:rPr>
              <w:rFonts w:asciiTheme="minorHAnsi" w:eastAsiaTheme="minorEastAsia" w:hAnsiTheme="minorHAnsi" w:cstheme="minorBidi"/>
              <w:noProof/>
              <w:sz w:val="22"/>
              <w:szCs w:val="22"/>
            </w:rPr>
          </w:pPr>
          <w:hyperlink w:anchor="_Toc49775846" w:history="1">
            <w:r w:rsidRPr="00D70C3E">
              <w:rPr>
                <w:rStyle w:val="Hyperlink"/>
                <w:noProof/>
              </w:rPr>
              <w:t>2</w:t>
            </w:r>
            <w:r>
              <w:rPr>
                <w:rFonts w:asciiTheme="minorHAnsi" w:eastAsiaTheme="minorEastAsia" w:hAnsiTheme="minorHAnsi" w:cstheme="minorBidi"/>
                <w:noProof/>
                <w:sz w:val="22"/>
                <w:szCs w:val="22"/>
              </w:rPr>
              <w:tab/>
            </w:r>
            <w:r w:rsidRPr="00D70C3E">
              <w:rPr>
                <w:rStyle w:val="Hyperlink"/>
                <w:noProof/>
              </w:rPr>
              <w:t>INTERVENÇÃO INTERNA</w:t>
            </w:r>
            <w:r>
              <w:rPr>
                <w:noProof/>
                <w:webHidden/>
              </w:rPr>
              <w:tab/>
            </w:r>
            <w:r>
              <w:rPr>
                <w:noProof/>
                <w:webHidden/>
              </w:rPr>
              <w:fldChar w:fldCharType="begin"/>
            </w:r>
            <w:r>
              <w:rPr>
                <w:noProof/>
                <w:webHidden/>
              </w:rPr>
              <w:instrText xml:space="preserve"> PAGEREF _Toc49775846 \h </w:instrText>
            </w:r>
            <w:r>
              <w:rPr>
                <w:noProof/>
                <w:webHidden/>
              </w:rPr>
            </w:r>
            <w:r>
              <w:rPr>
                <w:noProof/>
                <w:webHidden/>
              </w:rPr>
              <w:fldChar w:fldCharType="separate"/>
            </w:r>
            <w:r>
              <w:rPr>
                <w:noProof/>
                <w:webHidden/>
              </w:rPr>
              <w:t>28</w:t>
            </w:r>
            <w:r>
              <w:rPr>
                <w:noProof/>
                <w:webHidden/>
              </w:rPr>
              <w:fldChar w:fldCharType="end"/>
            </w:r>
          </w:hyperlink>
        </w:p>
        <w:p w14:paraId="1CBACF14" w14:textId="3054C6FD"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47" w:history="1">
            <w:r w:rsidRPr="00D70C3E">
              <w:rPr>
                <w:rStyle w:val="Hyperlink"/>
                <w:noProof/>
              </w:rPr>
              <w:t>2.1</w:t>
            </w:r>
            <w:r>
              <w:rPr>
                <w:rFonts w:asciiTheme="minorHAnsi" w:eastAsiaTheme="minorEastAsia" w:hAnsiTheme="minorHAnsi" w:cstheme="minorBidi"/>
                <w:noProof/>
                <w:sz w:val="22"/>
                <w:szCs w:val="22"/>
              </w:rPr>
              <w:tab/>
            </w:r>
            <w:r w:rsidRPr="00D70C3E">
              <w:rPr>
                <w:rStyle w:val="Hyperlink"/>
                <w:noProof/>
              </w:rPr>
              <w:t>Piso Tátil Borracha Sintética</w:t>
            </w:r>
            <w:r>
              <w:rPr>
                <w:noProof/>
                <w:webHidden/>
              </w:rPr>
              <w:tab/>
            </w:r>
            <w:r>
              <w:rPr>
                <w:noProof/>
                <w:webHidden/>
              </w:rPr>
              <w:fldChar w:fldCharType="begin"/>
            </w:r>
            <w:r>
              <w:rPr>
                <w:noProof/>
                <w:webHidden/>
              </w:rPr>
              <w:instrText xml:space="preserve"> PAGEREF _Toc49775847 \h </w:instrText>
            </w:r>
            <w:r>
              <w:rPr>
                <w:noProof/>
                <w:webHidden/>
              </w:rPr>
            </w:r>
            <w:r>
              <w:rPr>
                <w:noProof/>
                <w:webHidden/>
              </w:rPr>
              <w:fldChar w:fldCharType="separate"/>
            </w:r>
            <w:r>
              <w:rPr>
                <w:noProof/>
                <w:webHidden/>
              </w:rPr>
              <w:t>28</w:t>
            </w:r>
            <w:r>
              <w:rPr>
                <w:noProof/>
                <w:webHidden/>
              </w:rPr>
              <w:fldChar w:fldCharType="end"/>
            </w:r>
          </w:hyperlink>
        </w:p>
        <w:p w14:paraId="45A6F540" w14:textId="47B74B04"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48" w:history="1">
            <w:r w:rsidRPr="00D70C3E">
              <w:rPr>
                <w:rStyle w:val="Hyperlink"/>
                <w:noProof/>
              </w:rPr>
              <w:t>2.2</w:t>
            </w:r>
            <w:r>
              <w:rPr>
                <w:rFonts w:asciiTheme="minorHAnsi" w:eastAsiaTheme="minorEastAsia" w:hAnsiTheme="minorHAnsi" w:cstheme="minorBidi"/>
                <w:noProof/>
                <w:sz w:val="22"/>
                <w:szCs w:val="22"/>
              </w:rPr>
              <w:tab/>
            </w:r>
            <w:r w:rsidRPr="00D70C3E">
              <w:rPr>
                <w:rStyle w:val="Hyperlink"/>
                <w:noProof/>
              </w:rPr>
              <w:t>Mapa Tátil</w:t>
            </w:r>
            <w:r>
              <w:rPr>
                <w:noProof/>
                <w:webHidden/>
              </w:rPr>
              <w:tab/>
            </w:r>
            <w:r>
              <w:rPr>
                <w:noProof/>
                <w:webHidden/>
              </w:rPr>
              <w:fldChar w:fldCharType="begin"/>
            </w:r>
            <w:r>
              <w:rPr>
                <w:noProof/>
                <w:webHidden/>
              </w:rPr>
              <w:instrText xml:space="preserve"> PAGEREF _Toc49775848 \h </w:instrText>
            </w:r>
            <w:r>
              <w:rPr>
                <w:noProof/>
                <w:webHidden/>
              </w:rPr>
            </w:r>
            <w:r>
              <w:rPr>
                <w:noProof/>
                <w:webHidden/>
              </w:rPr>
              <w:fldChar w:fldCharType="separate"/>
            </w:r>
            <w:r>
              <w:rPr>
                <w:noProof/>
                <w:webHidden/>
              </w:rPr>
              <w:t>28</w:t>
            </w:r>
            <w:r>
              <w:rPr>
                <w:noProof/>
                <w:webHidden/>
              </w:rPr>
              <w:fldChar w:fldCharType="end"/>
            </w:r>
          </w:hyperlink>
        </w:p>
        <w:p w14:paraId="311B80ED" w14:textId="0704BA03"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49" w:history="1">
            <w:r w:rsidRPr="00D70C3E">
              <w:rPr>
                <w:rStyle w:val="Hyperlink"/>
                <w:noProof/>
              </w:rPr>
              <w:t>2.3</w:t>
            </w:r>
            <w:r>
              <w:rPr>
                <w:rFonts w:asciiTheme="minorHAnsi" w:eastAsiaTheme="minorEastAsia" w:hAnsiTheme="minorHAnsi" w:cstheme="minorBidi"/>
                <w:noProof/>
                <w:sz w:val="22"/>
                <w:szCs w:val="22"/>
              </w:rPr>
              <w:tab/>
            </w:r>
            <w:r w:rsidRPr="00D70C3E">
              <w:rPr>
                <w:rStyle w:val="Hyperlink"/>
                <w:noProof/>
              </w:rPr>
              <w:t>Bebedouros</w:t>
            </w:r>
            <w:r>
              <w:rPr>
                <w:noProof/>
                <w:webHidden/>
              </w:rPr>
              <w:tab/>
            </w:r>
            <w:r>
              <w:rPr>
                <w:noProof/>
                <w:webHidden/>
              </w:rPr>
              <w:fldChar w:fldCharType="begin"/>
            </w:r>
            <w:r>
              <w:rPr>
                <w:noProof/>
                <w:webHidden/>
              </w:rPr>
              <w:instrText xml:space="preserve"> PAGEREF _Toc49775849 \h </w:instrText>
            </w:r>
            <w:r>
              <w:rPr>
                <w:noProof/>
                <w:webHidden/>
              </w:rPr>
            </w:r>
            <w:r>
              <w:rPr>
                <w:noProof/>
                <w:webHidden/>
              </w:rPr>
              <w:fldChar w:fldCharType="separate"/>
            </w:r>
            <w:r>
              <w:rPr>
                <w:noProof/>
                <w:webHidden/>
              </w:rPr>
              <w:t>30</w:t>
            </w:r>
            <w:r>
              <w:rPr>
                <w:noProof/>
                <w:webHidden/>
              </w:rPr>
              <w:fldChar w:fldCharType="end"/>
            </w:r>
          </w:hyperlink>
        </w:p>
        <w:p w14:paraId="072DD46D" w14:textId="2A642F87"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0" w:history="1">
            <w:r w:rsidRPr="00D70C3E">
              <w:rPr>
                <w:rStyle w:val="Hyperlink"/>
                <w:noProof/>
              </w:rPr>
              <w:t>2.4</w:t>
            </w:r>
            <w:r>
              <w:rPr>
                <w:rFonts w:asciiTheme="minorHAnsi" w:eastAsiaTheme="minorEastAsia" w:hAnsiTheme="minorHAnsi" w:cstheme="minorBidi"/>
                <w:noProof/>
                <w:sz w:val="22"/>
                <w:szCs w:val="22"/>
              </w:rPr>
              <w:tab/>
            </w:r>
            <w:r w:rsidRPr="00D70C3E">
              <w:rPr>
                <w:rStyle w:val="Hyperlink"/>
                <w:noProof/>
              </w:rPr>
              <w:t>Placas de Sinalização | Identificação</w:t>
            </w:r>
            <w:r>
              <w:rPr>
                <w:noProof/>
                <w:webHidden/>
              </w:rPr>
              <w:tab/>
            </w:r>
            <w:r>
              <w:rPr>
                <w:noProof/>
                <w:webHidden/>
              </w:rPr>
              <w:fldChar w:fldCharType="begin"/>
            </w:r>
            <w:r>
              <w:rPr>
                <w:noProof/>
                <w:webHidden/>
              </w:rPr>
              <w:instrText xml:space="preserve"> PAGEREF _Toc49775850 \h </w:instrText>
            </w:r>
            <w:r>
              <w:rPr>
                <w:noProof/>
                <w:webHidden/>
              </w:rPr>
            </w:r>
            <w:r>
              <w:rPr>
                <w:noProof/>
                <w:webHidden/>
              </w:rPr>
              <w:fldChar w:fldCharType="separate"/>
            </w:r>
            <w:r>
              <w:rPr>
                <w:noProof/>
                <w:webHidden/>
              </w:rPr>
              <w:t>31</w:t>
            </w:r>
            <w:r>
              <w:rPr>
                <w:noProof/>
                <w:webHidden/>
              </w:rPr>
              <w:fldChar w:fldCharType="end"/>
            </w:r>
          </w:hyperlink>
        </w:p>
        <w:p w14:paraId="043B024A" w14:textId="2DC38F14"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1" w:history="1">
            <w:r w:rsidRPr="00D70C3E">
              <w:rPr>
                <w:rStyle w:val="Hyperlink"/>
                <w:noProof/>
              </w:rPr>
              <w:t>2.5</w:t>
            </w:r>
            <w:r>
              <w:rPr>
                <w:rFonts w:asciiTheme="minorHAnsi" w:eastAsiaTheme="minorEastAsia" w:hAnsiTheme="minorHAnsi" w:cstheme="minorBidi"/>
                <w:noProof/>
                <w:sz w:val="22"/>
                <w:szCs w:val="22"/>
              </w:rPr>
              <w:tab/>
            </w:r>
            <w:r w:rsidRPr="00D70C3E">
              <w:rPr>
                <w:rStyle w:val="Hyperlink"/>
                <w:noProof/>
              </w:rPr>
              <w:t>Sinalização Áudio Visual</w:t>
            </w:r>
            <w:r>
              <w:rPr>
                <w:noProof/>
                <w:webHidden/>
              </w:rPr>
              <w:tab/>
            </w:r>
            <w:r>
              <w:rPr>
                <w:noProof/>
                <w:webHidden/>
              </w:rPr>
              <w:fldChar w:fldCharType="begin"/>
            </w:r>
            <w:r>
              <w:rPr>
                <w:noProof/>
                <w:webHidden/>
              </w:rPr>
              <w:instrText xml:space="preserve"> PAGEREF _Toc49775851 \h </w:instrText>
            </w:r>
            <w:r>
              <w:rPr>
                <w:noProof/>
                <w:webHidden/>
              </w:rPr>
            </w:r>
            <w:r>
              <w:rPr>
                <w:noProof/>
                <w:webHidden/>
              </w:rPr>
              <w:fldChar w:fldCharType="separate"/>
            </w:r>
            <w:r>
              <w:rPr>
                <w:noProof/>
                <w:webHidden/>
              </w:rPr>
              <w:t>36</w:t>
            </w:r>
            <w:r>
              <w:rPr>
                <w:noProof/>
                <w:webHidden/>
              </w:rPr>
              <w:fldChar w:fldCharType="end"/>
            </w:r>
          </w:hyperlink>
        </w:p>
        <w:p w14:paraId="66D37632" w14:textId="494F632E"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2" w:history="1">
            <w:r w:rsidRPr="00D70C3E">
              <w:rPr>
                <w:rStyle w:val="Hyperlink"/>
                <w:noProof/>
              </w:rPr>
              <w:t>2.6</w:t>
            </w:r>
            <w:r>
              <w:rPr>
                <w:rFonts w:asciiTheme="minorHAnsi" w:eastAsiaTheme="minorEastAsia" w:hAnsiTheme="minorHAnsi" w:cstheme="minorBidi"/>
                <w:noProof/>
                <w:sz w:val="22"/>
                <w:szCs w:val="22"/>
              </w:rPr>
              <w:tab/>
            </w:r>
            <w:r w:rsidRPr="00D70C3E">
              <w:rPr>
                <w:rStyle w:val="Hyperlink"/>
                <w:noProof/>
              </w:rPr>
              <w:t>Adequação das escadas existentes</w:t>
            </w:r>
            <w:r>
              <w:rPr>
                <w:noProof/>
                <w:webHidden/>
              </w:rPr>
              <w:tab/>
            </w:r>
            <w:r>
              <w:rPr>
                <w:noProof/>
                <w:webHidden/>
              </w:rPr>
              <w:fldChar w:fldCharType="begin"/>
            </w:r>
            <w:r>
              <w:rPr>
                <w:noProof/>
                <w:webHidden/>
              </w:rPr>
              <w:instrText xml:space="preserve"> PAGEREF _Toc49775852 \h </w:instrText>
            </w:r>
            <w:r>
              <w:rPr>
                <w:noProof/>
                <w:webHidden/>
              </w:rPr>
            </w:r>
            <w:r>
              <w:rPr>
                <w:noProof/>
                <w:webHidden/>
              </w:rPr>
              <w:fldChar w:fldCharType="separate"/>
            </w:r>
            <w:r>
              <w:rPr>
                <w:noProof/>
                <w:webHidden/>
              </w:rPr>
              <w:t>36</w:t>
            </w:r>
            <w:r>
              <w:rPr>
                <w:noProof/>
                <w:webHidden/>
              </w:rPr>
              <w:fldChar w:fldCharType="end"/>
            </w:r>
          </w:hyperlink>
        </w:p>
        <w:p w14:paraId="596A4789" w14:textId="682FD0EB"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3" w:history="1">
            <w:r w:rsidRPr="00D70C3E">
              <w:rPr>
                <w:rStyle w:val="Hyperlink"/>
                <w:noProof/>
              </w:rPr>
              <w:t>2.7</w:t>
            </w:r>
            <w:r>
              <w:rPr>
                <w:rFonts w:asciiTheme="minorHAnsi" w:eastAsiaTheme="minorEastAsia" w:hAnsiTheme="minorHAnsi" w:cstheme="minorBidi"/>
                <w:noProof/>
                <w:sz w:val="22"/>
                <w:szCs w:val="22"/>
              </w:rPr>
              <w:tab/>
            </w:r>
            <w:r w:rsidRPr="00D70C3E">
              <w:rPr>
                <w:rStyle w:val="Hyperlink"/>
                <w:noProof/>
              </w:rPr>
              <w:t>Plataforma Elevatória</w:t>
            </w:r>
            <w:r>
              <w:rPr>
                <w:noProof/>
                <w:webHidden/>
              </w:rPr>
              <w:tab/>
            </w:r>
            <w:r>
              <w:rPr>
                <w:noProof/>
                <w:webHidden/>
              </w:rPr>
              <w:fldChar w:fldCharType="begin"/>
            </w:r>
            <w:r>
              <w:rPr>
                <w:noProof/>
                <w:webHidden/>
              </w:rPr>
              <w:instrText xml:space="preserve"> PAGEREF _Toc49775853 \h </w:instrText>
            </w:r>
            <w:r>
              <w:rPr>
                <w:noProof/>
                <w:webHidden/>
              </w:rPr>
            </w:r>
            <w:r>
              <w:rPr>
                <w:noProof/>
                <w:webHidden/>
              </w:rPr>
              <w:fldChar w:fldCharType="separate"/>
            </w:r>
            <w:r>
              <w:rPr>
                <w:noProof/>
                <w:webHidden/>
              </w:rPr>
              <w:t>37</w:t>
            </w:r>
            <w:r>
              <w:rPr>
                <w:noProof/>
                <w:webHidden/>
              </w:rPr>
              <w:fldChar w:fldCharType="end"/>
            </w:r>
          </w:hyperlink>
        </w:p>
        <w:p w14:paraId="5D4737C5" w14:textId="6B252404"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4" w:history="1">
            <w:r w:rsidRPr="00D70C3E">
              <w:rPr>
                <w:rStyle w:val="Hyperlink"/>
                <w:noProof/>
              </w:rPr>
              <w:t>2.8</w:t>
            </w:r>
            <w:r>
              <w:rPr>
                <w:rFonts w:asciiTheme="minorHAnsi" w:eastAsiaTheme="minorEastAsia" w:hAnsiTheme="minorHAnsi" w:cstheme="minorBidi"/>
                <w:noProof/>
                <w:sz w:val="22"/>
                <w:szCs w:val="22"/>
              </w:rPr>
              <w:tab/>
            </w:r>
            <w:r w:rsidRPr="00D70C3E">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_Toc49775854 \h </w:instrText>
            </w:r>
            <w:r>
              <w:rPr>
                <w:noProof/>
                <w:webHidden/>
              </w:rPr>
            </w:r>
            <w:r>
              <w:rPr>
                <w:noProof/>
                <w:webHidden/>
              </w:rPr>
              <w:fldChar w:fldCharType="separate"/>
            </w:r>
            <w:r>
              <w:rPr>
                <w:noProof/>
                <w:webHidden/>
              </w:rPr>
              <w:t>38</w:t>
            </w:r>
            <w:r>
              <w:rPr>
                <w:noProof/>
                <w:webHidden/>
              </w:rPr>
              <w:fldChar w:fldCharType="end"/>
            </w:r>
          </w:hyperlink>
        </w:p>
        <w:p w14:paraId="10337B14" w14:textId="58C99789" w:rsidR="00CA2B59" w:rsidRDefault="00CA2B59">
          <w:pPr>
            <w:pStyle w:val="Sumrio2"/>
            <w:tabs>
              <w:tab w:val="left" w:pos="800"/>
              <w:tab w:val="right" w:leader="dot" w:pos="10456"/>
            </w:tabs>
            <w:rPr>
              <w:rFonts w:asciiTheme="minorHAnsi" w:eastAsiaTheme="minorEastAsia" w:hAnsiTheme="minorHAnsi" w:cstheme="minorBidi"/>
              <w:noProof/>
              <w:sz w:val="22"/>
              <w:szCs w:val="22"/>
            </w:rPr>
          </w:pPr>
          <w:hyperlink w:anchor="_Toc49775855" w:history="1">
            <w:r w:rsidRPr="00D70C3E">
              <w:rPr>
                <w:rStyle w:val="Hyperlink"/>
                <w:noProof/>
              </w:rPr>
              <w:t>2.9</w:t>
            </w:r>
            <w:r>
              <w:rPr>
                <w:rFonts w:asciiTheme="minorHAnsi" w:eastAsiaTheme="minorEastAsia" w:hAnsiTheme="minorHAnsi" w:cstheme="minorBidi"/>
                <w:noProof/>
                <w:sz w:val="22"/>
                <w:szCs w:val="22"/>
              </w:rPr>
              <w:tab/>
            </w:r>
            <w:r w:rsidRPr="00D70C3E">
              <w:rPr>
                <w:rStyle w:val="Hyperlink"/>
                <w:noProof/>
              </w:rPr>
              <w:t>Lousas</w:t>
            </w:r>
            <w:r>
              <w:rPr>
                <w:noProof/>
                <w:webHidden/>
              </w:rPr>
              <w:tab/>
            </w:r>
            <w:r>
              <w:rPr>
                <w:noProof/>
                <w:webHidden/>
              </w:rPr>
              <w:fldChar w:fldCharType="begin"/>
            </w:r>
            <w:r>
              <w:rPr>
                <w:noProof/>
                <w:webHidden/>
              </w:rPr>
              <w:instrText xml:space="preserve"> PAGEREF _Toc49775855 \h </w:instrText>
            </w:r>
            <w:r>
              <w:rPr>
                <w:noProof/>
                <w:webHidden/>
              </w:rPr>
            </w:r>
            <w:r>
              <w:rPr>
                <w:noProof/>
                <w:webHidden/>
              </w:rPr>
              <w:fldChar w:fldCharType="separate"/>
            </w:r>
            <w:r>
              <w:rPr>
                <w:noProof/>
                <w:webHidden/>
              </w:rPr>
              <w:t>48</w:t>
            </w:r>
            <w:r>
              <w:rPr>
                <w:noProof/>
                <w:webHidden/>
              </w:rPr>
              <w:fldChar w:fldCharType="end"/>
            </w:r>
          </w:hyperlink>
        </w:p>
        <w:p w14:paraId="22056112" w14:textId="2246F1FD"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56" w:history="1">
            <w:r w:rsidRPr="00D70C3E">
              <w:rPr>
                <w:rStyle w:val="Hyperlink"/>
                <w:noProof/>
              </w:rPr>
              <w:t>2.10</w:t>
            </w:r>
            <w:r>
              <w:rPr>
                <w:rFonts w:asciiTheme="minorHAnsi" w:eastAsiaTheme="minorEastAsia" w:hAnsiTheme="minorHAnsi" w:cstheme="minorBidi"/>
                <w:noProof/>
                <w:sz w:val="22"/>
                <w:szCs w:val="22"/>
              </w:rPr>
              <w:tab/>
            </w:r>
            <w:r w:rsidRPr="00D70C3E">
              <w:rPr>
                <w:rStyle w:val="Hyperlink"/>
                <w:noProof/>
              </w:rPr>
              <w:t>Portas</w:t>
            </w:r>
            <w:r>
              <w:rPr>
                <w:noProof/>
                <w:webHidden/>
              </w:rPr>
              <w:tab/>
            </w:r>
            <w:r>
              <w:rPr>
                <w:noProof/>
                <w:webHidden/>
              </w:rPr>
              <w:fldChar w:fldCharType="begin"/>
            </w:r>
            <w:r>
              <w:rPr>
                <w:noProof/>
                <w:webHidden/>
              </w:rPr>
              <w:instrText xml:space="preserve"> PAGEREF _Toc49775856 \h </w:instrText>
            </w:r>
            <w:r>
              <w:rPr>
                <w:noProof/>
                <w:webHidden/>
              </w:rPr>
            </w:r>
            <w:r>
              <w:rPr>
                <w:noProof/>
                <w:webHidden/>
              </w:rPr>
              <w:fldChar w:fldCharType="separate"/>
            </w:r>
            <w:r>
              <w:rPr>
                <w:noProof/>
                <w:webHidden/>
              </w:rPr>
              <w:t>48</w:t>
            </w:r>
            <w:r>
              <w:rPr>
                <w:noProof/>
                <w:webHidden/>
              </w:rPr>
              <w:fldChar w:fldCharType="end"/>
            </w:r>
          </w:hyperlink>
        </w:p>
        <w:p w14:paraId="4369A8DC" w14:textId="193EC033"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57" w:history="1">
            <w:r w:rsidRPr="00D70C3E">
              <w:rPr>
                <w:rStyle w:val="Hyperlink"/>
                <w:noProof/>
              </w:rPr>
              <w:t>2.11</w:t>
            </w:r>
            <w:r>
              <w:rPr>
                <w:rFonts w:asciiTheme="minorHAnsi" w:eastAsiaTheme="minorEastAsia" w:hAnsiTheme="minorHAnsi" w:cstheme="minorBidi"/>
                <w:noProof/>
                <w:sz w:val="22"/>
                <w:szCs w:val="22"/>
              </w:rPr>
              <w:tab/>
            </w:r>
            <w:r w:rsidRPr="00D70C3E">
              <w:rPr>
                <w:rStyle w:val="Hyperlink"/>
                <w:noProof/>
              </w:rPr>
              <w:t>Pinturas em Portas</w:t>
            </w:r>
            <w:r>
              <w:rPr>
                <w:noProof/>
                <w:webHidden/>
              </w:rPr>
              <w:tab/>
            </w:r>
            <w:r>
              <w:rPr>
                <w:noProof/>
                <w:webHidden/>
              </w:rPr>
              <w:fldChar w:fldCharType="begin"/>
            </w:r>
            <w:r>
              <w:rPr>
                <w:noProof/>
                <w:webHidden/>
              </w:rPr>
              <w:instrText xml:space="preserve"> PAGEREF _Toc49775857 \h </w:instrText>
            </w:r>
            <w:r>
              <w:rPr>
                <w:noProof/>
                <w:webHidden/>
              </w:rPr>
            </w:r>
            <w:r>
              <w:rPr>
                <w:noProof/>
                <w:webHidden/>
              </w:rPr>
              <w:fldChar w:fldCharType="separate"/>
            </w:r>
            <w:r>
              <w:rPr>
                <w:noProof/>
                <w:webHidden/>
              </w:rPr>
              <w:t>55</w:t>
            </w:r>
            <w:r>
              <w:rPr>
                <w:noProof/>
                <w:webHidden/>
              </w:rPr>
              <w:fldChar w:fldCharType="end"/>
            </w:r>
          </w:hyperlink>
        </w:p>
        <w:p w14:paraId="477FD80A" w14:textId="5D5D4656"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58" w:history="1">
            <w:r w:rsidRPr="00D70C3E">
              <w:rPr>
                <w:rStyle w:val="Hyperlink"/>
                <w:noProof/>
              </w:rPr>
              <w:t>2.12</w:t>
            </w:r>
            <w:r>
              <w:rPr>
                <w:rFonts w:asciiTheme="minorHAnsi" w:eastAsiaTheme="minorEastAsia" w:hAnsiTheme="minorHAnsi" w:cstheme="minorBidi"/>
                <w:noProof/>
                <w:sz w:val="22"/>
                <w:szCs w:val="22"/>
              </w:rPr>
              <w:tab/>
            </w:r>
            <w:r w:rsidRPr="00D70C3E">
              <w:rPr>
                <w:rStyle w:val="Hyperlink"/>
                <w:noProof/>
              </w:rPr>
              <w:t>Cozinha / Copa</w:t>
            </w:r>
            <w:r>
              <w:rPr>
                <w:noProof/>
                <w:webHidden/>
              </w:rPr>
              <w:tab/>
            </w:r>
            <w:r>
              <w:rPr>
                <w:noProof/>
                <w:webHidden/>
              </w:rPr>
              <w:fldChar w:fldCharType="begin"/>
            </w:r>
            <w:r>
              <w:rPr>
                <w:noProof/>
                <w:webHidden/>
              </w:rPr>
              <w:instrText xml:space="preserve"> PAGEREF _Toc49775858 \h </w:instrText>
            </w:r>
            <w:r>
              <w:rPr>
                <w:noProof/>
                <w:webHidden/>
              </w:rPr>
            </w:r>
            <w:r>
              <w:rPr>
                <w:noProof/>
                <w:webHidden/>
              </w:rPr>
              <w:fldChar w:fldCharType="separate"/>
            </w:r>
            <w:r>
              <w:rPr>
                <w:noProof/>
                <w:webHidden/>
              </w:rPr>
              <w:t>56</w:t>
            </w:r>
            <w:r>
              <w:rPr>
                <w:noProof/>
                <w:webHidden/>
              </w:rPr>
              <w:fldChar w:fldCharType="end"/>
            </w:r>
          </w:hyperlink>
        </w:p>
        <w:p w14:paraId="0E8FC27D" w14:textId="29FCFAD4"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59" w:history="1">
            <w:r w:rsidRPr="00D70C3E">
              <w:rPr>
                <w:rStyle w:val="Hyperlink"/>
                <w:noProof/>
              </w:rPr>
              <w:t>2.13</w:t>
            </w:r>
            <w:r>
              <w:rPr>
                <w:rFonts w:asciiTheme="minorHAnsi" w:eastAsiaTheme="minorEastAsia" w:hAnsiTheme="minorHAnsi" w:cstheme="minorBidi"/>
                <w:noProof/>
                <w:sz w:val="22"/>
                <w:szCs w:val="22"/>
              </w:rPr>
              <w:tab/>
            </w:r>
            <w:r w:rsidRPr="00D70C3E">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_Toc49775859 \h </w:instrText>
            </w:r>
            <w:r>
              <w:rPr>
                <w:noProof/>
                <w:webHidden/>
              </w:rPr>
            </w:r>
            <w:r>
              <w:rPr>
                <w:noProof/>
                <w:webHidden/>
              </w:rPr>
              <w:fldChar w:fldCharType="separate"/>
            </w:r>
            <w:r>
              <w:rPr>
                <w:noProof/>
                <w:webHidden/>
              </w:rPr>
              <w:t>57</w:t>
            </w:r>
            <w:r>
              <w:rPr>
                <w:noProof/>
                <w:webHidden/>
              </w:rPr>
              <w:fldChar w:fldCharType="end"/>
            </w:r>
          </w:hyperlink>
        </w:p>
        <w:p w14:paraId="3C24FA7F" w14:textId="5A9683EA" w:rsidR="00CA2B59" w:rsidRDefault="00CA2B59">
          <w:pPr>
            <w:pStyle w:val="Sumrio2"/>
            <w:tabs>
              <w:tab w:val="left" w:pos="1200"/>
              <w:tab w:val="right" w:leader="dot" w:pos="10456"/>
            </w:tabs>
            <w:rPr>
              <w:rFonts w:asciiTheme="minorHAnsi" w:eastAsiaTheme="minorEastAsia" w:hAnsiTheme="minorHAnsi" w:cstheme="minorBidi"/>
              <w:noProof/>
              <w:sz w:val="22"/>
              <w:szCs w:val="22"/>
            </w:rPr>
          </w:pPr>
          <w:hyperlink w:anchor="_Toc49775860" w:history="1">
            <w:r w:rsidRPr="00D70C3E">
              <w:rPr>
                <w:rStyle w:val="Hyperlink"/>
                <w:noProof/>
              </w:rPr>
              <w:t>2.14</w:t>
            </w:r>
            <w:r>
              <w:rPr>
                <w:rFonts w:asciiTheme="minorHAnsi" w:eastAsiaTheme="minorEastAsia" w:hAnsiTheme="minorHAnsi" w:cstheme="minorBidi"/>
                <w:noProof/>
                <w:sz w:val="22"/>
                <w:szCs w:val="22"/>
              </w:rPr>
              <w:tab/>
            </w:r>
            <w:r w:rsidRPr="00D70C3E">
              <w:rPr>
                <w:rStyle w:val="Hyperlink"/>
                <w:noProof/>
              </w:rPr>
              <w:t>Sanitário Acessível Unissex</w:t>
            </w:r>
            <w:r>
              <w:rPr>
                <w:noProof/>
                <w:webHidden/>
              </w:rPr>
              <w:tab/>
            </w:r>
            <w:r>
              <w:rPr>
                <w:noProof/>
                <w:webHidden/>
              </w:rPr>
              <w:fldChar w:fldCharType="begin"/>
            </w:r>
            <w:r>
              <w:rPr>
                <w:noProof/>
                <w:webHidden/>
              </w:rPr>
              <w:instrText xml:space="preserve"> PAGEREF _Toc49775860 \h </w:instrText>
            </w:r>
            <w:r>
              <w:rPr>
                <w:noProof/>
                <w:webHidden/>
              </w:rPr>
            </w:r>
            <w:r>
              <w:rPr>
                <w:noProof/>
                <w:webHidden/>
              </w:rPr>
              <w:fldChar w:fldCharType="separate"/>
            </w:r>
            <w:r>
              <w:rPr>
                <w:noProof/>
                <w:webHidden/>
              </w:rPr>
              <w:t>60</w:t>
            </w:r>
            <w:r>
              <w:rPr>
                <w:noProof/>
                <w:webHidden/>
              </w:rPr>
              <w:fldChar w:fldCharType="end"/>
            </w:r>
          </w:hyperlink>
        </w:p>
        <w:p w14:paraId="2D5A7188" w14:textId="71AA9FBE"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0" w:name="_Toc388536444"/>
      <w:bookmarkStart w:id="1" w:name="_Toc208380345"/>
      <w:bookmarkStart w:id="2" w:name="_Toc208381835"/>
      <w:bookmarkStart w:id="3" w:name="_Toc208384126"/>
      <w:bookmarkStart w:id="4" w:name="_Toc321128567"/>
    </w:p>
    <w:p w14:paraId="1204B0F9" w14:textId="77777777" w:rsidR="00F2229E" w:rsidRDefault="00F2229E" w:rsidP="00F2229E">
      <w:pPr>
        <w:jc w:val="both"/>
      </w:pPr>
    </w:p>
    <w:bookmarkEnd w:id="0"/>
    <w:bookmarkEnd w:id="1"/>
    <w:bookmarkEnd w:id="2"/>
    <w:bookmarkEnd w:id="3"/>
    <w:bookmarkEnd w:id="4"/>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52CB3FE5" w:rsidR="005B35E1" w:rsidRDefault="005B35E1" w:rsidP="00C03D8A">
      <w:pPr>
        <w:pStyle w:val="Ttulo1"/>
        <w:rPr>
          <w:rFonts w:ascii="Futura Md BT" w:hAnsi="Futura Md BT" w:cs="Arial"/>
        </w:rPr>
      </w:pPr>
    </w:p>
    <w:p w14:paraId="5A5F1359" w14:textId="0C763166" w:rsidR="003E47D7" w:rsidRDefault="003E47D7" w:rsidP="003E47D7"/>
    <w:p w14:paraId="2D51D765" w14:textId="7B7660C4" w:rsidR="003E47D7" w:rsidRDefault="003E47D7" w:rsidP="003E47D7"/>
    <w:p w14:paraId="076B3200" w14:textId="77777777" w:rsidR="003E47D7" w:rsidRPr="003E47D7" w:rsidRDefault="003E47D7" w:rsidP="003E47D7"/>
    <w:p w14:paraId="41B47D57" w14:textId="77777777" w:rsidR="00CA2B59" w:rsidRDefault="00CA2B59" w:rsidP="00C03D8A">
      <w:pPr>
        <w:pStyle w:val="Ttulo1"/>
        <w:rPr>
          <w:rFonts w:ascii="Futura Md BT" w:hAnsi="Futura Md BT" w:cs="Arial"/>
        </w:rPr>
      </w:pPr>
      <w:bookmarkStart w:id="5" w:name="_Toc49775828"/>
    </w:p>
    <w:p w14:paraId="1D3B3ED7" w14:textId="3BCCFA8B" w:rsidR="00504BB4" w:rsidRPr="00C03D8A" w:rsidRDefault="00504BB4" w:rsidP="00C03D8A">
      <w:pPr>
        <w:pStyle w:val="Ttulo1"/>
        <w:rPr>
          <w:rFonts w:ascii="Futura Md BT" w:hAnsi="Futura Md BT" w:cs="Arial"/>
        </w:rPr>
      </w:pPr>
      <w:r w:rsidRPr="008F7F83">
        <w:rPr>
          <w:rFonts w:ascii="Futura Md BT" w:hAnsi="Futura Md BT" w:cs="Arial"/>
        </w:rPr>
        <w:t>APRESENTAÇÃO</w:t>
      </w:r>
      <w:bookmarkEnd w:id="5"/>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7EE827FA" w:rsidR="00D24EA1" w:rsidRPr="00D24EA1" w:rsidRDefault="005320C5" w:rsidP="00D24EA1">
      <w:pPr>
        <w:jc w:val="both"/>
        <w:rPr>
          <w:rFonts w:cs="Arial"/>
          <w:b/>
        </w:rPr>
      </w:pPr>
      <w:r>
        <w:rPr>
          <w:rFonts w:cs="Arial"/>
          <w:b/>
        </w:rPr>
        <w:t xml:space="preserve">CEMED </w:t>
      </w:r>
      <w:r w:rsidR="00FB2AB4">
        <w:rPr>
          <w:rFonts w:cs="Arial"/>
          <w:b/>
        </w:rPr>
        <w:t>JOÃO GUIMARÃES ROSA</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EB49A0B"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53A15">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6" w:name="_Toc17906172"/>
      <w:r w:rsidRPr="008F7F83">
        <w:rPr>
          <w:rFonts w:ascii="Futura Md BT" w:hAnsi="Futura Md BT" w:cs="Arial"/>
        </w:rPr>
        <w:t>DISPOSIÇÕES GERAIS</w:t>
      </w:r>
      <w:bookmarkEnd w:id="6"/>
    </w:p>
    <w:p w14:paraId="2996742B" w14:textId="77777777"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BF35D7B" w14:textId="77777777" w:rsidR="006F24D4" w:rsidRDefault="006F24D4" w:rsidP="006F24D4">
      <w:pPr>
        <w:pStyle w:val="Ttulo"/>
        <w:jc w:val="both"/>
      </w:pPr>
      <w:r>
        <w:t>Projetos Complementares</w:t>
      </w:r>
    </w:p>
    <w:p w14:paraId="1255F295" w14:textId="77777777" w:rsidR="006F24D4" w:rsidRPr="005907C1" w:rsidRDefault="006F24D4" w:rsidP="006F24D4">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w:t>
      </w:r>
      <w:r w:rsidR="004717D9">
        <w:t>zer as adequações com segurança, caso não seja possível, o projeto de acessibilidade deverá ser reavaliado.</w:t>
      </w:r>
      <w:r>
        <w:t xml:space="preserve"> </w:t>
      </w:r>
      <w:r w:rsidR="004717D9">
        <w:t xml:space="preserve">Os </w:t>
      </w:r>
      <w:r>
        <w:t>respectivos projetos de engenharia</w:t>
      </w:r>
      <w:r w:rsidR="004717D9">
        <w:t xml:space="preserve"> deverão ser elaborados como</w:t>
      </w:r>
      <w:r>
        <w:t xml:space="preserve">, sondagem, fundação, estrutural, hidrossanitário, elétrico e adequação do projeto preventivo, </w:t>
      </w:r>
      <w:r w:rsidR="004717D9">
        <w:t xml:space="preserve">drenagem e levantamento topográfico e, só assim </w:t>
      </w:r>
      <w:r>
        <w:t>será possível ter a quantificação correta dos materiais s ser considerados no orçamento.</w:t>
      </w:r>
    </w:p>
    <w:p w14:paraId="0647E8C4" w14:textId="77777777" w:rsidR="006F24D4" w:rsidRDefault="006F24D4" w:rsidP="006F24D4">
      <w:pPr>
        <w:pStyle w:val="Ttulo"/>
        <w:jc w:val="both"/>
      </w:pPr>
      <w:r>
        <w:t>Hierarquia de informações</w:t>
      </w:r>
    </w:p>
    <w:p w14:paraId="0FB9683F" w14:textId="77777777" w:rsidR="006F24D4" w:rsidRDefault="006F24D4" w:rsidP="006F24D4">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56E0DF79" w14:textId="77777777" w:rsidR="006F24D4" w:rsidRPr="0084690A" w:rsidRDefault="006F24D4" w:rsidP="006F24D4">
      <w:pPr>
        <w:pStyle w:val="PargrafodaLista"/>
        <w:numPr>
          <w:ilvl w:val="0"/>
          <w:numId w:val="14"/>
        </w:numPr>
        <w:ind w:left="851" w:hanging="425"/>
        <w:jc w:val="both"/>
      </w:pPr>
      <w:r w:rsidRPr="0084690A">
        <w:t>Em caso de divergência entre o Memorial Descritivo e os desenhos dos projetos, prevalecerão sempre estes últimos;</w:t>
      </w:r>
    </w:p>
    <w:p w14:paraId="0BEA13B4" w14:textId="77777777" w:rsidR="006F24D4" w:rsidRPr="0084690A" w:rsidRDefault="006F24D4" w:rsidP="006F24D4">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2E02A5B3" w14:textId="77777777" w:rsidR="006F24D4" w:rsidRPr="0084690A" w:rsidRDefault="006F24D4" w:rsidP="006F24D4">
      <w:pPr>
        <w:pStyle w:val="PargrafodaLista"/>
        <w:numPr>
          <w:ilvl w:val="0"/>
          <w:numId w:val="14"/>
        </w:numPr>
        <w:ind w:left="851" w:hanging="425"/>
        <w:jc w:val="both"/>
      </w:pPr>
      <w:r w:rsidRPr="0084690A">
        <w:t>Em caso de divergência entre os desenhos de escalas diferentes, prevalecerão sempre os de maior escala;</w:t>
      </w:r>
    </w:p>
    <w:p w14:paraId="369B9E8B" w14:textId="77777777" w:rsidR="006F24D4" w:rsidRPr="0084690A" w:rsidRDefault="006F24D4" w:rsidP="006F24D4">
      <w:pPr>
        <w:pStyle w:val="PargrafodaLista"/>
        <w:numPr>
          <w:ilvl w:val="0"/>
          <w:numId w:val="14"/>
        </w:numPr>
        <w:ind w:left="851" w:hanging="425"/>
        <w:jc w:val="both"/>
      </w:pPr>
      <w:r w:rsidRPr="0084690A">
        <w:t>Em caso de divergência entre desenhos de datas diferentes, prevalecerão sempre os mais recentes;</w:t>
      </w:r>
    </w:p>
    <w:p w14:paraId="0B1DFE29" w14:textId="77777777" w:rsidR="006F24D4" w:rsidRPr="0084690A" w:rsidRDefault="006F24D4" w:rsidP="006F24D4">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8AC1F32" w14:textId="77777777" w:rsidR="006F24D4" w:rsidRDefault="006F24D4" w:rsidP="006F24D4">
      <w:pPr>
        <w:pStyle w:val="Ttulo"/>
        <w:jc w:val="both"/>
      </w:pPr>
      <w:r>
        <w:t>Detalhes complementares</w:t>
      </w:r>
    </w:p>
    <w:p w14:paraId="1E3592C3" w14:textId="77777777" w:rsidR="004717D9" w:rsidRDefault="006F24D4" w:rsidP="006F24D4">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084C1544" w14:textId="77777777" w:rsidR="004717D9" w:rsidRDefault="004717D9" w:rsidP="006F24D4">
      <w:pPr>
        <w:jc w:val="both"/>
        <w:rPr>
          <w:rFonts w:cs="Arial"/>
        </w:rPr>
      </w:pPr>
    </w:p>
    <w:p w14:paraId="69D87DAF" w14:textId="77777777" w:rsidR="004717D9" w:rsidRDefault="004717D9" w:rsidP="006F24D4">
      <w:pPr>
        <w:jc w:val="both"/>
        <w:rPr>
          <w:rFonts w:cs="Arial"/>
        </w:rPr>
      </w:pPr>
    </w:p>
    <w:p w14:paraId="315A9451" w14:textId="77777777" w:rsidR="004717D9" w:rsidRDefault="004717D9" w:rsidP="006F24D4">
      <w:pPr>
        <w:jc w:val="both"/>
        <w:rPr>
          <w:rFonts w:cs="Arial"/>
        </w:rPr>
      </w:pPr>
    </w:p>
    <w:p w14:paraId="627642C5" w14:textId="77777777" w:rsidR="00CA2B59" w:rsidRDefault="00CA2B59" w:rsidP="006F24D4">
      <w:pPr>
        <w:jc w:val="both"/>
        <w:rPr>
          <w:rFonts w:cs="Arial"/>
        </w:rPr>
      </w:pPr>
    </w:p>
    <w:p w14:paraId="7AF8B6EC" w14:textId="44393A16" w:rsidR="006F24D4" w:rsidRDefault="006F24D4" w:rsidP="006F24D4">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28E7139" w14:textId="77777777" w:rsidR="006F24D4" w:rsidRPr="00A93119" w:rsidRDefault="006F24D4" w:rsidP="006F24D4">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D9A6A5B" w14:textId="77777777" w:rsidR="006F24D4" w:rsidRPr="00A93119" w:rsidRDefault="006F24D4" w:rsidP="006F24D4">
      <w:pPr>
        <w:jc w:val="both"/>
        <w:rPr>
          <w:rFonts w:cs="Arial"/>
        </w:rPr>
      </w:pPr>
      <w:r w:rsidRPr="00A93119">
        <w:rPr>
          <w:rFonts w:cs="Arial"/>
        </w:rPr>
        <w:t>O presente documento traz algumas imagens para melhor compreensão de alguns sistemas e soluções, mas as mesmas são apenas ilustrativas.</w:t>
      </w:r>
    </w:p>
    <w:p w14:paraId="47EEE5F2" w14:textId="77777777" w:rsidR="006F24D4" w:rsidRDefault="004717D9" w:rsidP="006F24D4">
      <w:pPr>
        <w:pStyle w:val="Ttulo"/>
        <w:jc w:val="both"/>
      </w:pPr>
      <w:r>
        <w:t>Quantificação para</w:t>
      </w:r>
      <w:r w:rsidR="006F24D4">
        <w:t xml:space="preserve"> referência da obra</w:t>
      </w:r>
    </w:p>
    <w:p w14:paraId="32F85A4B" w14:textId="77777777" w:rsidR="006F24D4" w:rsidRDefault="006F24D4" w:rsidP="006F24D4">
      <w:pPr>
        <w:jc w:val="both"/>
      </w:pPr>
      <w:r>
        <w:t>A orçamentação de referência da obra utilizou os seguintes critérios:</w:t>
      </w:r>
    </w:p>
    <w:p w14:paraId="7CACBFDE" w14:textId="77777777" w:rsidR="006F24D4" w:rsidRPr="00C55C41" w:rsidRDefault="006F24D4" w:rsidP="004717D9">
      <w:pPr>
        <w:pStyle w:val="PargrafodaLista"/>
        <w:numPr>
          <w:ilvl w:val="0"/>
          <w:numId w:val="14"/>
        </w:numPr>
        <w:ind w:left="851" w:hanging="425"/>
        <w:jc w:val="both"/>
      </w:pPr>
      <w:r w:rsidRPr="00272FA5">
        <w:rPr>
          <w:u w:val="single"/>
        </w:rPr>
        <w:t xml:space="preserve">Origem </w:t>
      </w:r>
      <w:r w:rsidR="004717D9">
        <w:rPr>
          <w:u w:val="single"/>
        </w:rPr>
        <w:t>dos itens do quantitativo</w:t>
      </w:r>
      <w:r w:rsidRPr="00272FA5">
        <w:t xml:space="preserve">: todos os </w:t>
      </w:r>
      <w:r w:rsidR="004717D9">
        <w:t>itens</w:t>
      </w:r>
      <w:r w:rsidRPr="00272FA5">
        <w:t xml:space="preserve"> utilizados possuem origem em b</w:t>
      </w:r>
      <w:r>
        <w:t>ases públicas como</w:t>
      </w:r>
      <w:r w:rsidR="004717D9">
        <w:t xml:space="preserve"> planilha do FDE disponibilizado pela prefeitura,</w:t>
      </w:r>
      <w:r>
        <w:t xml:space="preserve"> SINAPI (CEF)</w:t>
      </w:r>
      <w:r w:rsidR="004717D9">
        <w:t>,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A499293" w14:textId="77777777" w:rsidR="006F24D4" w:rsidRDefault="006F24D4" w:rsidP="006F24D4">
      <w:pPr>
        <w:pStyle w:val="Ttulo"/>
        <w:jc w:val="both"/>
      </w:pPr>
      <w:r w:rsidRPr="00F124B7">
        <w:t>Fiscalização</w:t>
      </w:r>
      <w:r>
        <w:t xml:space="preserve"> da obra</w:t>
      </w:r>
    </w:p>
    <w:p w14:paraId="4388CCAC" w14:textId="77777777" w:rsidR="006F24D4" w:rsidRPr="00272FA5" w:rsidRDefault="006F24D4" w:rsidP="006F24D4">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220AFF5" w14:textId="77777777" w:rsidR="006F24D4" w:rsidRPr="00272FA5" w:rsidRDefault="006F24D4" w:rsidP="006F24D4">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6B0B4329" w14:textId="77777777" w:rsidR="006F24D4" w:rsidRPr="00272FA5" w:rsidRDefault="006F24D4" w:rsidP="006F24D4">
      <w:pPr>
        <w:pStyle w:val="PargrafodaLista"/>
        <w:numPr>
          <w:ilvl w:val="0"/>
          <w:numId w:val="14"/>
        </w:numPr>
        <w:spacing w:after="0"/>
        <w:ind w:left="850" w:hanging="425"/>
        <w:jc w:val="both"/>
      </w:pPr>
      <w:r w:rsidRPr="00272FA5">
        <w:t>Fornecer detalhes construtivos que achar necessário para a execução da obra;</w:t>
      </w:r>
    </w:p>
    <w:p w14:paraId="2A1C7129" w14:textId="77777777" w:rsidR="006F24D4" w:rsidRPr="00272FA5" w:rsidRDefault="006F24D4" w:rsidP="006F24D4">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202DEFB6" w14:textId="77777777" w:rsidR="006F24D4" w:rsidRDefault="006F24D4" w:rsidP="006F24D4">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1D51ED57" w14:textId="77777777" w:rsidR="006F24D4" w:rsidRPr="00272FA5" w:rsidRDefault="006F24D4" w:rsidP="006F24D4">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6B0ADC5F" w14:textId="77777777" w:rsidR="006F24D4" w:rsidRPr="00272FA5" w:rsidRDefault="006F24D4" w:rsidP="006F24D4">
      <w:pPr>
        <w:pStyle w:val="PargrafodaLista"/>
        <w:numPr>
          <w:ilvl w:val="0"/>
          <w:numId w:val="14"/>
        </w:numPr>
        <w:spacing w:after="0"/>
        <w:ind w:left="850" w:hanging="425"/>
        <w:jc w:val="both"/>
      </w:pPr>
      <w:r w:rsidRPr="00272FA5">
        <w:t>Aprovar os serviços executados e realizar as respectivas medições.</w:t>
      </w:r>
    </w:p>
    <w:p w14:paraId="1AB52A71" w14:textId="77777777" w:rsidR="006F24D4" w:rsidRDefault="006F24D4" w:rsidP="006F24D4">
      <w:pPr>
        <w:pStyle w:val="Legenda"/>
      </w:pPr>
    </w:p>
    <w:p w14:paraId="3329E354" w14:textId="77777777" w:rsidR="004717D9" w:rsidRDefault="006F24D4" w:rsidP="006F24D4">
      <w:pPr>
        <w:jc w:val="both"/>
        <w:rPr>
          <w:rFonts w:cs="Arial"/>
        </w:rPr>
      </w:pPr>
      <w:r w:rsidRPr="00A93119">
        <w:rPr>
          <w:rFonts w:cs="Arial"/>
        </w:rPr>
        <w:t xml:space="preserve">A presença da fiscalização durante a execução dos serviços, quaisquer que sejam os atos praticados no desempenho de suas funções, não implica solidariedade ou corresponsabilidade com a </w:t>
      </w:r>
    </w:p>
    <w:p w14:paraId="6902E2C8" w14:textId="77777777" w:rsidR="004717D9" w:rsidRDefault="004717D9" w:rsidP="006F24D4">
      <w:pPr>
        <w:jc w:val="both"/>
        <w:rPr>
          <w:rFonts w:cs="Arial"/>
        </w:rPr>
      </w:pPr>
    </w:p>
    <w:p w14:paraId="2EC3079F" w14:textId="77777777" w:rsidR="004717D9" w:rsidRDefault="004717D9" w:rsidP="006F24D4">
      <w:pPr>
        <w:jc w:val="both"/>
        <w:rPr>
          <w:rFonts w:cs="Arial"/>
        </w:rPr>
      </w:pPr>
    </w:p>
    <w:p w14:paraId="0B0826FF" w14:textId="77777777" w:rsidR="006F24D4" w:rsidRDefault="006F24D4" w:rsidP="006F24D4">
      <w:pPr>
        <w:jc w:val="both"/>
        <w:rPr>
          <w:rFonts w:cs="Arial"/>
        </w:rPr>
      </w:pPr>
      <w:r w:rsidRPr="00A93119">
        <w:rPr>
          <w:rFonts w:cs="Arial"/>
        </w:rPr>
        <w:t>CONTRATADA, que responderá única e integralmente pela execução dos serviços, inclusive pelos serviços executados por suas subcontratadas, na forma da legislação em vigor.</w:t>
      </w:r>
    </w:p>
    <w:p w14:paraId="52CCBC02" w14:textId="77777777" w:rsidR="006F24D4" w:rsidRPr="00A93119" w:rsidRDefault="006F24D4" w:rsidP="006F24D4">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3557B7C" w14:textId="77777777" w:rsidR="006F24D4" w:rsidRPr="00A93119" w:rsidRDefault="006F24D4" w:rsidP="006F24D4">
      <w:pPr>
        <w:jc w:val="both"/>
        <w:rPr>
          <w:rFonts w:cs="Arial"/>
        </w:rPr>
      </w:pPr>
      <w:r w:rsidRPr="00A93119">
        <w:rPr>
          <w:rFonts w:cs="Arial"/>
        </w:rPr>
        <w:t>Os serviços contratados serão executados rigorosamente de acordo com as normas a seguir:</w:t>
      </w:r>
    </w:p>
    <w:p w14:paraId="516F06F5" w14:textId="77777777" w:rsidR="006F24D4" w:rsidRDefault="006F24D4" w:rsidP="006F24D4">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2B6AC6B6" w14:textId="77777777" w:rsidR="006F24D4" w:rsidRPr="00272FA5" w:rsidRDefault="006F24D4" w:rsidP="006F24D4">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3A560890" w14:textId="77777777" w:rsidR="006F24D4" w:rsidRDefault="006F24D4" w:rsidP="006F24D4">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11934AFE" w14:textId="77777777" w:rsidR="006F24D4" w:rsidRDefault="006F24D4" w:rsidP="006F24D4">
      <w:pPr>
        <w:pStyle w:val="PargrafodaLista"/>
        <w:numPr>
          <w:ilvl w:val="0"/>
          <w:numId w:val="14"/>
        </w:numPr>
        <w:spacing w:after="0"/>
        <w:ind w:left="850" w:hanging="425"/>
        <w:jc w:val="both"/>
      </w:pPr>
      <w:r>
        <w:t>A CONTRATADA deverá manter o diário de obras sempre atualizado e em local de fácil acesso no canteiro de obras.</w:t>
      </w:r>
    </w:p>
    <w:p w14:paraId="5AB09B1C" w14:textId="77777777" w:rsidR="006F24D4" w:rsidRDefault="006F24D4" w:rsidP="006F24D4">
      <w:pPr>
        <w:pStyle w:val="PargrafodaLista"/>
        <w:spacing w:after="0"/>
        <w:ind w:left="850"/>
        <w:jc w:val="both"/>
      </w:pPr>
    </w:p>
    <w:p w14:paraId="443B5AC9" w14:textId="77777777" w:rsidR="006F24D4" w:rsidRDefault="006F24D4" w:rsidP="006F24D4">
      <w:pPr>
        <w:pStyle w:val="Ttulo"/>
        <w:jc w:val="both"/>
      </w:pPr>
      <w:r>
        <w:t>Amostras e critérios de analogias</w:t>
      </w:r>
    </w:p>
    <w:p w14:paraId="3416B427" w14:textId="77777777" w:rsidR="006F24D4" w:rsidRPr="00272FA5" w:rsidRDefault="006F24D4" w:rsidP="006F24D4">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609FB8E" w14:textId="77777777" w:rsidR="006F24D4" w:rsidRDefault="006F24D4" w:rsidP="006F24D4">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8046A0D" w14:textId="77777777" w:rsidR="004717D9" w:rsidRDefault="004717D9" w:rsidP="006F24D4">
      <w:pPr>
        <w:tabs>
          <w:tab w:val="left" w:pos="0"/>
        </w:tabs>
        <w:overflowPunct w:val="0"/>
        <w:autoSpaceDE w:val="0"/>
        <w:autoSpaceDN w:val="0"/>
        <w:adjustRightInd w:val="0"/>
        <w:jc w:val="both"/>
        <w:textAlignment w:val="baseline"/>
      </w:pPr>
    </w:p>
    <w:p w14:paraId="4C654B0A" w14:textId="77777777" w:rsidR="004717D9" w:rsidRDefault="004717D9" w:rsidP="006F24D4">
      <w:pPr>
        <w:tabs>
          <w:tab w:val="left" w:pos="0"/>
        </w:tabs>
        <w:overflowPunct w:val="0"/>
        <w:autoSpaceDE w:val="0"/>
        <w:autoSpaceDN w:val="0"/>
        <w:adjustRightInd w:val="0"/>
        <w:jc w:val="both"/>
        <w:textAlignment w:val="baseline"/>
      </w:pPr>
    </w:p>
    <w:p w14:paraId="64FCA210" w14:textId="77777777" w:rsidR="006F24D4" w:rsidRDefault="006F24D4" w:rsidP="006F24D4">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AE21B13" w14:textId="77777777" w:rsidR="006F24D4" w:rsidRPr="00272FA5" w:rsidRDefault="006F24D4" w:rsidP="006F24D4">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F358AE2"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41DD7EB"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27F127B7"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98D6D0C"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719D4FD4" w14:textId="77777777" w:rsidR="006F24D4" w:rsidRPr="00272FA5" w:rsidRDefault="006F24D4" w:rsidP="006F24D4">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3B0C7C7D"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910A6A4"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Após o recebimento provisório da obra ou serviço, e até o seu recebimento definitivo, a CONTRATADA deverá fornecer toda a assistência técnica necessária à solução das imperfeições detectadas na vistoria final, bem como as surgidas neste período, independente de sua responsabilidade civil.</w:t>
      </w:r>
    </w:p>
    <w:p w14:paraId="3ED5DC9C" w14:textId="77777777" w:rsidR="006F24D4" w:rsidRPr="00272FA5" w:rsidRDefault="006F24D4" w:rsidP="006F24D4">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D7D3041" w14:textId="77777777" w:rsidR="006F24D4" w:rsidRDefault="006F24D4" w:rsidP="006F24D4">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6B0F073" w14:textId="77777777" w:rsidR="004717D9" w:rsidRDefault="004717D9" w:rsidP="006F24D4">
      <w:pPr>
        <w:tabs>
          <w:tab w:val="left" w:pos="0"/>
        </w:tabs>
        <w:jc w:val="both"/>
      </w:pPr>
    </w:p>
    <w:p w14:paraId="3D054684" w14:textId="77777777" w:rsidR="004717D9" w:rsidRDefault="004717D9" w:rsidP="006F24D4">
      <w:pPr>
        <w:tabs>
          <w:tab w:val="left" w:pos="0"/>
        </w:tabs>
        <w:jc w:val="both"/>
      </w:pPr>
    </w:p>
    <w:p w14:paraId="0E6F0E86" w14:textId="77777777" w:rsidR="006F24D4" w:rsidRDefault="006F24D4" w:rsidP="006F24D4">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558CD29E"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678CA1F"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2EECF1E" w14:textId="77777777" w:rsidR="006F24D4" w:rsidRDefault="006F24D4" w:rsidP="006F24D4">
      <w:pPr>
        <w:pStyle w:val="Ttulo"/>
        <w:numPr>
          <w:ilvl w:val="0"/>
          <w:numId w:val="0"/>
        </w:numPr>
        <w:jc w:val="both"/>
        <w:rPr>
          <w:rFonts w:eastAsiaTheme="minorEastAsia" w:cstheme="minorBidi"/>
          <w:b w:val="0"/>
          <w:spacing w:val="0"/>
          <w:kern w:val="0"/>
          <w:szCs w:val="22"/>
        </w:rPr>
      </w:pPr>
    </w:p>
    <w:p w14:paraId="0E8C9329" w14:textId="77777777" w:rsidR="006F24D4" w:rsidRPr="00517D22" w:rsidRDefault="006F24D4" w:rsidP="006F24D4">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1F63687" w14:textId="77777777" w:rsidR="006F24D4" w:rsidRDefault="006F24D4" w:rsidP="006F24D4">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1D96C072" w14:textId="77777777" w:rsidR="006F24D4" w:rsidRDefault="006F24D4" w:rsidP="006F24D4">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r w:rsidRPr="00517D22">
        <w:t>estruturais a fim de redistribuir os carregamentos atuantes na edificação para outros elementos</w:t>
      </w:r>
      <w:r w:rsidR="004717D9">
        <w:t xml:space="preserve"> </w:t>
      </w:r>
      <w:r w:rsidRPr="00517D22">
        <w:t xml:space="preserve">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3B61A25E" w14:textId="77777777" w:rsidR="004717D9" w:rsidRDefault="006F24D4" w:rsidP="006F24D4">
      <w:pPr>
        <w:jc w:val="both"/>
        <w:rPr>
          <w:bCs/>
        </w:rPr>
      </w:pPr>
      <w:r w:rsidRPr="00517D22">
        <w:t xml:space="preserve">Da mesma forma que não </w:t>
      </w:r>
      <w:r w:rsidR="004717D9" w:rsidRPr="00517D22">
        <w:t>se deve</w:t>
      </w:r>
      <w:r w:rsidRPr="00517D22">
        <w:t xml:space="preserve"> remover um elemento estrutural (como vigas e pilares) de uma estrutura reticulada, também não </w:t>
      </w:r>
      <w:r w:rsidR="004717D9" w:rsidRPr="00517D22">
        <w:t>se deve</w:t>
      </w:r>
      <w:r w:rsidRPr="00517D22">
        <w:t xml:space="preserve"> remover elementos estruturais de estruturas autoportantes, como é o caso das paredes em sistemas de alvenaria estrutural.</w:t>
      </w:r>
      <w:r w:rsidRPr="00517D22">
        <w:rPr>
          <w:bCs/>
        </w:rPr>
        <w:t xml:space="preserve"> </w:t>
      </w:r>
    </w:p>
    <w:p w14:paraId="2B9EB888" w14:textId="77777777" w:rsidR="004717D9" w:rsidRDefault="004717D9" w:rsidP="006F24D4">
      <w:pPr>
        <w:jc w:val="both"/>
        <w:rPr>
          <w:bCs/>
        </w:rPr>
      </w:pPr>
    </w:p>
    <w:p w14:paraId="0319FEB8" w14:textId="77777777" w:rsidR="004717D9" w:rsidRDefault="004717D9" w:rsidP="006F24D4">
      <w:pPr>
        <w:jc w:val="both"/>
        <w:rPr>
          <w:bCs/>
        </w:rPr>
      </w:pPr>
    </w:p>
    <w:p w14:paraId="174D8CFF" w14:textId="77777777" w:rsidR="006F24D4" w:rsidRPr="00517D22" w:rsidRDefault="006F24D4" w:rsidP="006F24D4">
      <w:pPr>
        <w:jc w:val="both"/>
      </w:pPr>
      <w:r w:rsidRPr="00517D22">
        <w:rPr>
          <w:bCs/>
        </w:rPr>
        <w:t>Se existir esta necessidade em alguma reforma</w:t>
      </w:r>
      <w:r w:rsidRPr="00517D22">
        <w:t xml:space="preserve"> ou alteração de uma edificação, em ambos os casos, </w:t>
      </w:r>
      <w:r>
        <w:rPr>
          <w:bCs/>
        </w:rPr>
        <w:t xml:space="preserve">precisa da avaliação de </w:t>
      </w:r>
      <w:r w:rsidRPr="00517D22">
        <w:rPr>
          <w:bCs/>
        </w:rPr>
        <w:t xml:space="preserve"> engenheiro</w:t>
      </w:r>
      <w:r w:rsidRPr="00517D22">
        <w:t xml:space="preserve"> que seja capaz de avaliar, fazer as verificações e indicar quais reforços estruturais serão necessários para manter a segurança e estabilidade da edificação.</w:t>
      </w:r>
    </w:p>
    <w:p w14:paraId="1526D64D" w14:textId="77777777" w:rsidR="006F24D4" w:rsidRPr="00517D22" w:rsidRDefault="006F24D4" w:rsidP="006F24D4">
      <w:pPr>
        <w:pStyle w:val="Ttulo"/>
        <w:numPr>
          <w:ilvl w:val="0"/>
          <w:numId w:val="0"/>
        </w:numPr>
        <w:ind w:left="360"/>
        <w:jc w:val="both"/>
        <w:rPr>
          <w:rFonts w:eastAsia="Times New Roman" w:cstheme="minorHAnsi"/>
          <w:spacing w:val="0"/>
          <w:kern w:val="0"/>
          <w:sz w:val="22"/>
          <w:szCs w:val="22"/>
        </w:rPr>
      </w:pPr>
    </w:p>
    <w:p w14:paraId="0DF81347"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01085354" w14:textId="77777777" w:rsidR="006F24D4" w:rsidRDefault="006F24D4" w:rsidP="006F24D4">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37716A66" w14:textId="77777777" w:rsidR="006F24D4" w:rsidRPr="00EE39EE" w:rsidRDefault="006F24D4" w:rsidP="006F24D4">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150B9D54" w14:textId="77777777" w:rsidR="006F24D4" w:rsidRDefault="006F24D4" w:rsidP="006F24D4">
      <w:pPr>
        <w:autoSpaceDE w:val="0"/>
        <w:autoSpaceDN w:val="0"/>
        <w:adjustRightInd w:val="0"/>
        <w:jc w:val="both"/>
      </w:pPr>
      <w:r>
        <w:t>Todo o material que a</w:t>
      </w:r>
      <w:r>
        <w:rPr>
          <w:b/>
        </w:rPr>
        <w:t xml:space="preserve"> PREFEITURA MUNICIPAL DE ITAPEVI </w:t>
      </w:r>
      <w:r>
        <w:t>julgar indispensável ficará à disposição da Prefeitura.</w:t>
      </w:r>
    </w:p>
    <w:p w14:paraId="799F6F63" w14:textId="77777777" w:rsidR="006F24D4" w:rsidRDefault="006F24D4" w:rsidP="006F24D4">
      <w:pPr>
        <w:autoSpaceDE w:val="0"/>
        <w:autoSpaceDN w:val="0"/>
        <w:adjustRightInd w:val="0"/>
        <w:jc w:val="both"/>
      </w:pPr>
      <w:r>
        <w:t>Todo e qualquer dano ocorrido em consequência das obras, em qualquer parte do empreendimento, deverá ser reparado pela CONTRATADA, sem ônus para a Prefeitura.</w:t>
      </w:r>
    </w:p>
    <w:p w14:paraId="74811AEE" w14:textId="77777777" w:rsidR="006F24D4" w:rsidRDefault="006F24D4" w:rsidP="006F24D4">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17F300F1" w14:textId="77777777" w:rsidR="006F24D4" w:rsidRPr="00460256" w:rsidRDefault="006F24D4" w:rsidP="006F24D4">
      <w:pPr>
        <w:jc w:val="both"/>
      </w:pPr>
      <w:r w:rsidRPr="00460256">
        <w:t>Ao final dos serviços de demolição, a Contratada deverá providenciar a limpeza completa dos ambientes, possibilitando perfeita continuidade na obra.</w:t>
      </w:r>
    </w:p>
    <w:p w14:paraId="6077E75A" w14:textId="77777777" w:rsidR="006F24D4" w:rsidRPr="00EE39EE" w:rsidRDefault="006F24D4" w:rsidP="006F24D4">
      <w:pPr>
        <w:jc w:val="both"/>
      </w:pPr>
    </w:p>
    <w:p w14:paraId="72F364AC" w14:textId="77777777" w:rsidR="006F24D4" w:rsidRDefault="006F24D4" w:rsidP="006F24D4">
      <w:pPr>
        <w:jc w:val="both"/>
        <w:rPr>
          <w:b/>
          <w:color w:val="FF0000"/>
        </w:rPr>
      </w:pPr>
    </w:p>
    <w:p w14:paraId="7E6A19C9" w14:textId="77777777" w:rsidR="006F24D4" w:rsidRDefault="006F24D4" w:rsidP="006F24D4">
      <w:pPr>
        <w:rPr>
          <w:rFonts w:ascii="Futura Md BT" w:hAnsi="Futura Md BT" w:cs="Arial"/>
        </w:rPr>
      </w:pPr>
      <w:r>
        <w:rPr>
          <w:rFonts w:ascii="Futura Md BT" w:hAnsi="Futura Md BT" w:cs="Arial"/>
        </w:rPr>
        <w:br w:type="page"/>
      </w:r>
    </w:p>
    <w:p w14:paraId="476C253C" w14:textId="77777777" w:rsidR="009F7A48" w:rsidRDefault="009F7A48" w:rsidP="009F7A48">
      <w:pPr>
        <w:rPr>
          <w:rFonts w:ascii="Futura Md BT" w:hAnsi="Futura Md BT" w:cs="Arial"/>
        </w:rPr>
      </w:pPr>
    </w:p>
    <w:p w14:paraId="1ADD5A52" w14:textId="77777777" w:rsidR="009F7A48" w:rsidRDefault="009F7A48" w:rsidP="009F7A48">
      <w:pPr>
        <w:rPr>
          <w:rFonts w:ascii="Futura Md BT" w:hAnsi="Futura Md BT" w:cs="Arial"/>
        </w:rPr>
      </w:pPr>
    </w:p>
    <w:p w14:paraId="38DEC85E" w14:textId="77777777" w:rsidR="000B6E52" w:rsidRDefault="00D27CB8" w:rsidP="00C03D8A">
      <w:pPr>
        <w:pStyle w:val="Ttulo1"/>
        <w:rPr>
          <w:rFonts w:ascii="Futura Bk BT" w:hAnsi="Futura Bk BT"/>
        </w:rPr>
      </w:pPr>
      <w:bookmarkStart w:id="7" w:name="_Toc49775829"/>
      <w:r w:rsidRPr="00C03D8A">
        <w:rPr>
          <w:rFonts w:ascii="Futura Bk BT" w:hAnsi="Futura Bk BT"/>
        </w:rPr>
        <w:t xml:space="preserve">LEGISLAÇÃO | </w:t>
      </w:r>
      <w:r w:rsidR="000B6E52" w:rsidRPr="00C03D8A">
        <w:rPr>
          <w:rFonts w:ascii="Futura Bk BT" w:hAnsi="Futura Bk BT"/>
        </w:rPr>
        <w:t>NORMAS APLICÁVEIS</w:t>
      </w:r>
      <w:bookmarkEnd w:id="7"/>
    </w:p>
    <w:p w14:paraId="55B98A0D" w14:textId="77777777" w:rsidR="00C03D8A" w:rsidRPr="00C03D8A" w:rsidRDefault="00C03D8A" w:rsidP="00C03D8A"/>
    <w:p w14:paraId="49F1EEA3" w14:textId="77777777"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14:paraId="615CBBDA"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14:paraId="3D9F95D4" w14:textId="77777777" w:rsidR="003E3D4C" w:rsidRPr="00FF6FAA" w:rsidRDefault="003E3D4C" w:rsidP="003E3D4C">
      <w:pPr>
        <w:autoSpaceDE w:val="0"/>
        <w:autoSpaceDN w:val="0"/>
        <w:adjustRightInd w:val="0"/>
        <w:spacing w:after="0" w:line="240" w:lineRule="auto"/>
        <w:jc w:val="both"/>
        <w:rPr>
          <w:b/>
          <w:sz w:val="22"/>
        </w:rPr>
      </w:pPr>
    </w:p>
    <w:p w14:paraId="2E43B49E" w14:textId="4BA904ED" w:rsidR="003E3D4C" w:rsidRPr="00FF6FAA" w:rsidRDefault="00953A15"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14:paraId="7674D9A0"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BCDD338"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222D148A"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679BC17" w14:textId="77777777"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14:paraId="77317C8B"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14:paraId="4083D78F" w14:textId="77777777" w:rsidR="003E3D4C" w:rsidRPr="00FF6FAA" w:rsidRDefault="003E3D4C" w:rsidP="003E3D4C">
      <w:pPr>
        <w:autoSpaceDE w:val="0"/>
        <w:autoSpaceDN w:val="0"/>
        <w:adjustRightInd w:val="0"/>
        <w:spacing w:after="0" w:line="240" w:lineRule="auto"/>
        <w:jc w:val="both"/>
        <w:rPr>
          <w:b/>
          <w:sz w:val="22"/>
          <w:u w:val="single"/>
        </w:rPr>
      </w:pPr>
    </w:p>
    <w:p w14:paraId="1CF1548E" w14:textId="77777777"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14589A0" w14:textId="77777777" w:rsidR="003E3D4C" w:rsidRPr="00FF6FAA" w:rsidRDefault="003E3D4C" w:rsidP="003E3D4C">
      <w:pPr>
        <w:autoSpaceDE w:val="0"/>
        <w:autoSpaceDN w:val="0"/>
        <w:adjustRightInd w:val="0"/>
        <w:spacing w:after="0" w:line="240" w:lineRule="auto"/>
        <w:jc w:val="both"/>
        <w:rPr>
          <w:sz w:val="22"/>
        </w:rPr>
      </w:pPr>
    </w:p>
    <w:p w14:paraId="13BDA841"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14:paraId="6DEC7318" w14:textId="77777777" w:rsidR="003E3D4C" w:rsidRPr="00FF6FAA" w:rsidRDefault="003E3D4C" w:rsidP="003E3D4C">
      <w:pPr>
        <w:autoSpaceDE w:val="0"/>
        <w:autoSpaceDN w:val="0"/>
        <w:adjustRightInd w:val="0"/>
        <w:spacing w:after="0" w:line="240" w:lineRule="auto"/>
        <w:jc w:val="both"/>
        <w:rPr>
          <w:sz w:val="22"/>
        </w:rPr>
      </w:pPr>
    </w:p>
    <w:p w14:paraId="23084360"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(obs: este decreto determina que o atendimento seja conforme as normas da ABNT).</w:t>
      </w:r>
    </w:p>
    <w:p w14:paraId="0F0D83D5"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4874093" w14:textId="77777777"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3C4F1BD" w14:textId="77777777" w:rsidR="00A26E69" w:rsidRPr="00FF6FAA" w:rsidRDefault="00A26E69" w:rsidP="00D27CB8">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557AAB30" w14:textId="77777777"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14:paraId="5E062DDF" w14:textId="77777777" w:rsidR="004505E0" w:rsidRPr="00FF6FAA" w:rsidRDefault="004505E0" w:rsidP="00D27CB8">
      <w:pPr>
        <w:rPr>
          <w:sz w:val="22"/>
        </w:rPr>
      </w:pPr>
    </w:p>
    <w:p w14:paraId="2E1AB142" w14:textId="77777777"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14:paraId="510F045F" w14:textId="77777777"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14:paraId="482790B8" w14:textId="77777777"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0E7C560" w14:textId="77777777" w:rsidR="004505E0" w:rsidRDefault="00BB3CE5" w:rsidP="00D27CB8">
      <w:pPr>
        <w:rPr>
          <w:sz w:val="22"/>
        </w:rPr>
      </w:pPr>
      <w:r>
        <w:rPr>
          <w:sz w:val="22"/>
        </w:rPr>
        <w:t>Companhia de Engenharia de Tráfego CET – manual de Sinalização Urbana</w:t>
      </w:r>
    </w:p>
    <w:p w14:paraId="468BC83F" w14:textId="77777777" w:rsidR="004505E0" w:rsidRDefault="004505E0" w:rsidP="00D27CB8">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8" w:name="_Toc49775830"/>
      <w:r w:rsidRPr="00C03D8A">
        <w:rPr>
          <w:rFonts w:ascii="Futura Bk BT" w:hAnsi="Futura Bk BT"/>
        </w:rPr>
        <w:t>ADEQUAÇÃO DE ACESSIBILIDADE</w:t>
      </w:r>
      <w:bookmarkEnd w:id="8"/>
    </w:p>
    <w:p w14:paraId="7C14B740" w14:textId="77777777" w:rsidR="00C03D8A" w:rsidRPr="00C03D8A" w:rsidRDefault="00C03D8A" w:rsidP="00C03D8A"/>
    <w:p w14:paraId="41C703D7" w14:textId="46F2B190" w:rsidR="00D91FF9" w:rsidRDefault="00953A15" w:rsidP="00D91FF9">
      <w:pPr>
        <w:jc w:val="both"/>
      </w:pPr>
      <w:r>
        <w:t>De acordo com a NBR 9050/2020</w:t>
      </w:r>
      <w:r w:rsidR="00D91FF9">
        <w:t xml:space="preserve">, </w:t>
      </w:r>
      <w:r w:rsidR="009A758D">
        <w:t>nas escolas, a</w:t>
      </w:r>
      <w:r w:rsidR="009A758D" w:rsidRPr="005E4774">
        <w:t xml:space="preserve"> entrada de alunos deve estar, preferencialmente, localizada na via de menor fluxo de tr</w:t>
      </w:r>
      <w:r w:rsidR="009A758D" w:rsidRPr="005E4774">
        <w:rPr>
          <w:rFonts w:hint="eastAsia"/>
        </w:rPr>
        <w:t>á</w:t>
      </w:r>
      <w:r w:rsidR="009A758D" w:rsidRPr="005E4774">
        <w:t>fego</w:t>
      </w:r>
      <w:r w:rsidR="009A758D">
        <w:t xml:space="preserve"> </w:t>
      </w:r>
      <w:r w:rsidR="009A758D" w:rsidRPr="005E4774">
        <w:t>de ve</w:t>
      </w:r>
      <w:r w:rsidR="009A758D" w:rsidRPr="005E4774">
        <w:rPr>
          <w:rFonts w:hint="eastAsia"/>
        </w:rPr>
        <w:t>í</w:t>
      </w:r>
      <w:r w:rsidR="009A758D">
        <w:t xml:space="preserve">culos e, de acordo com o </w:t>
      </w:r>
      <w:r w:rsidR="00D91FF9">
        <w:t xml:space="preserve">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0AEB3709" w14:textId="0A38AECD" w:rsidR="009A758D" w:rsidRDefault="009A758D" w:rsidP="009A758D">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rsidR="00953A15">
        <w:t xml:space="preserve"> Tabela 7</w:t>
      </w:r>
      <w:r>
        <w:t xml:space="preserve"> da NBR 9050</w:t>
      </w:r>
      <w:r w:rsidR="00953A15">
        <w:t>/2020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o 4 da NBR 9050</w:t>
      </w:r>
      <w:r w:rsidR="00953A15">
        <w:t>/020</w:t>
      </w:r>
      <w:r>
        <w:t xml:space="preserve">.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w:t>
      </w:r>
      <w:r w:rsidR="00953A15">
        <w:t>/2020</w:t>
      </w:r>
      <w:r>
        <w:t>.</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32809C1A" w:rsidR="00D91FF9" w:rsidRDefault="00D91FF9" w:rsidP="00D91FF9">
      <w:pPr>
        <w:jc w:val="both"/>
      </w:pPr>
      <w:r>
        <w:t xml:space="preserve">Para </w:t>
      </w:r>
      <w:r w:rsidR="00953A15">
        <w:t>atender a NBR 9050/2020</w:t>
      </w:r>
      <w:r>
        <w:t>, tendo como base as orientações acima, foram definidas 02 rotas acessíveis:</w:t>
      </w:r>
    </w:p>
    <w:p w14:paraId="63C5FC79" w14:textId="74013001" w:rsidR="00AE2D87" w:rsidRPr="00083A38" w:rsidRDefault="00AE2D87" w:rsidP="00AE2D87">
      <w:pPr>
        <w:jc w:val="both"/>
      </w:pPr>
      <w:r w:rsidRPr="00083A38">
        <w:t xml:space="preserve">Rota 01 – é a rota de acesso à edificação pela Rua </w:t>
      </w:r>
      <w:r w:rsidR="00FB2AB4">
        <w:t>Bolivar</w:t>
      </w:r>
      <w:r w:rsidRPr="00083A38">
        <w:t>, sendo utilizado o piso tátil como referência, até chegar no mapa tátil.</w:t>
      </w:r>
    </w:p>
    <w:p w14:paraId="0AFE2159" w14:textId="3E31CF06" w:rsidR="00D91FF9" w:rsidRDefault="00D91FF9" w:rsidP="00D91FF9">
      <w:pPr>
        <w:jc w:val="both"/>
      </w:pPr>
      <w:r w:rsidRPr="00956351">
        <w:t>Rota 02 – é a rota de acesso aos ambientes internos</w:t>
      </w:r>
      <w:r w:rsidR="007019F5" w:rsidRPr="00956351">
        <w:t xml:space="preserve"> </w:t>
      </w:r>
      <w:r w:rsidR="00FB2AB4">
        <w:t xml:space="preserve">do segundo pavimento </w:t>
      </w:r>
      <w:r w:rsidRPr="00956351">
        <w:t>da escola, sendo utilizado o mapa tátil como referência para conduzir todas as pessoas</w:t>
      </w:r>
      <w:r w:rsidR="001D75A7" w:rsidRPr="00956351">
        <w:t xml:space="preserve"> a todos os ambientes</w:t>
      </w:r>
      <w:r w:rsidR="00A366DD">
        <w:t>, inclusive ao segundo mapa tátil localizado em outro nível da escola</w:t>
      </w:r>
      <w:r w:rsidR="004717D9" w:rsidRPr="00956351">
        <w:t>.</w:t>
      </w:r>
    </w:p>
    <w:p w14:paraId="4C2A32EF" w14:textId="392EF99D" w:rsidR="00A366DD" w:rsidRPr="005E4774" w:rsidRDefault="00A366DD" w:rsidP="00A366DD">
      <w:pPr>
        <w:jc w:val="both"/>
      </w:pPr>
      <w:r w:rsidRPr="00956351">
        <w:t>Rota 0</w:t>
      </w:r>
      <w:r>
        <w:t>3</w:t>
      </w:r>
      <w:r w:rsidRPr="00956351">
        <w:t xml:space="preserve"> – é a rota de acesso </w:t>
      </w:r>
      <w:r w:rsidR="00FB2AB4">
        <w:t xml:space="preserve">do terceiro pavimento </w:t>
      </w:r>
      <w:r w:rsidRPr="00956351">
        <w:t xml:space="preserve">aos </w:t>
      </w:r>
      <w:r>
        <w:t xml:space="preserve">demais </w:t>
      </w:r>
      <w:r w:rsidRPr="00956351">
        <w:t>ambientes internos da escola, sendo utilizado o mapa tátil como referência para conduzir todas as pessoas a todos os ambientes.</w:t>
      </w:r>
    </w:p>
    <w:p w14:paraId="5252151E" w14:textId="77777777" w:rsidR="0040703A" w:rsidRPr="005E4774" w:rsidRDefault="0040703A" w:rsidP="005E4774">
      <w:pPr>
        <w:jc w:val="both"/>
      </w:pPr>
      <w:r w:rsidRPr="005E4774">
        <w:t>De acordo com a NBR 9050, recomenda-se que todo mobiliário atenda aos princípios do desenho universal.</w:t>
      </w:r>
    </w:p>
    <w:p w14:paraId="32010C2C" w14:textId="0C9BC102" w:rsidR="000767BD" w:rsidRDefault="005E4774" w:rsidP="005E4774">
      <w:pPr>
        <w:jc w:val="both"/>
      </w:pPr>
      <w:r w:rsidRPr="005E4774">
        <w:t>De acordo com o item 9.3.1 da NBR 9050</w:t>
      </w:r>
      <w:r w:rsidR="00953A15">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7C2E790" w14:textId="77777777" w:rsidR="00A366DD" w:rsidRDefault="00A366DD" w:rsidP="005E4774">
      <w:pPr>
        <w:jc w:val="both"/>
      </w:pPr>
    </w:p>
    <w:p w14:paraId="4A7D87B1" w14:textId="77777777" w:rsidR="00A366DD" w:rsidRDefault="00A366DD" w:rsidP="005E4774">
      <w:pPr>
        <w:jc w:val="both"/>
      </w:pPr>
    </w:p>
    <w:p w14:paraId="6D3CB984" w14:textId="3B3A6690"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044D11A5" w14:textId="77777777"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AAAA01" w14:textId="77777777" w:rsidR="005E4774" w:rsidRDefault="005E4774" w:rsidP="005E4774">
      <w:pPr>
        <w:jc w:val="both"/>
      </w:pPr>
      <w:r>
        <w:rPr>
          <w:noProof/>
        </w:rPr>
        <w:drawing>
          <wp:inline distT="0" distB="0" distL="0" distR="0" wp14:anchorId="293AB721" wp14:editId="4C9046D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7D48B1A4" w14:textId="77777777"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14:paraId="68D3D324" w14:textId="1524ADB0"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r w:rsidR="00953A15">
        <w:rPr>
          <w:sz w:val="20"/>
          <w:szCs w:val="20"/>
        </w:rPr>
        <w:t>/2020</w:t>
      </w:r>
    </w:p>
    <w:p w14:paraId="215801F1" w14:textId="77777777" w:rsidR="009A758D" w:rsidRDefault="009A758D" w:rsidP="005E4774">
      <w:pPr>
        <w:spacing w:after="0" w:line="360" w:lineRule="auto"/>
        <w:jc w:val="center"/>
        <w:rPr>
          <w:sz w:val="20"/>
          <w:szCs w:val="20"/>
        </w:rPr>
      </w:pPr>
    </w:p>
    <w:p w14:paraId="484F49AD" w14:textId="77777777" w:rsidR="005E4774" w:rsidRPr="005E4774" w:rsidRDefault="005E4774" w:rsidP="005E4774">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4CA447F" w14:textId="77777777" w:rsidR="008B069B" w:rsidRDefault="008B069B" w:rsidP="005E4774">
      <w:pPr>
        <w:autoSpaceDE w:val="0"/>
        <w:autoSpaceDN w:val="0"/>
        <w:adjustRightInd w:val="0"/>
        <w:spacing w:after="0"/>
        <w:jc w:val="both"/>
      </w:pPr>
      <w:bookmarkStart w:id="9" w:name="_Toc17906176"/>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0" w:name="_Toc49775831"/>
      <w:r>
        <w:t>1 INTERVENÇÃO EXTERNA</w:t>
      </w:r>
      <w:bookmarkEnd w:id="9"/>
      <w:bookmarkEnd w:id="10"/>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1" w:name="_Toc49775832"/>
      <w:r w:rsidRPr="00C22135">
        <w:t xml:space="preserve">Passeio Público </w:t>
      </w:r>
      <w:r w:rsidR="00CA3A0D">
        <w:t>e Entrada Escola</w:t>
      </w:r>
      <w:bookmarkEnd w:id="11"/>
    </w:p>
    <w:p w14:paraId="1254DEB9" w14:textId="77777777" w:rsidR="00A563D7" w:rsidRPr="00A563D7" w:rsidRDefault="00A563D7" w:rsidP="00575AD7">
      <w:pPr>
        <w:pStyle w:val="Ttulo2"/>
        <w:numPr>
          <w:ilvl w:val="0"/>
          <w:numId w:val="0"/>
        </w:numPr>
        <w:ind w:left="720"/>
      </w:pPr>
    </w:p>
    <w:p w14:paraId="16B52937" w14:textId="77777777" w:rsidR="00AE2D87" w:rsidRDefault="00AE2D87" w:rsidP="00AE2D87">
      <w:pPr>
        <w:jc w:val="both"/>
      </w:pPr>
      <w:r>
        <w:t xml:space="preserve">Para atender a acessibilidade nos passeios públicos e guias rebaixadas que compreendem a Escola, foi desenvolvido o projeto de adequação somente de acordo com as NBRs 9050 e 16537 de Acessibilidade, pois a Prefeitura não possui código de obras e nem modelo padrão de calçadas a serem seguidas. </w:t>
      </w:r>
    </w:p>
    <w:p w14:paraId="27807415" w14:textId="2C22A300" w:rsidR="001F5D98" w:rsidRDefault="001F5D98" w:rsidP="004505E0">
      <w:pPr>
        <w:jc w:val="both"/>
      </w:pPr>
      <w:r>
        <w:t>De acordo com a NBR 9050</w:t>
      </w:r>
      <w:r w:rsidR="002705CA">
        <w:t>/2020</w:t>
      </w:r>
      <w:r>
        <w:t xml:space="preserve">,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05F2244C" w14:textId="77777777" w:rsidR="001F5D98" w:rsidRPr="001F5D98" w:rsidRDefault="001F5D98" w:rsidP="001F5D98">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56722D8" w14:textId="77777777" w:rsidR="001F5D98" w:rsidRPr="001F5D98" w:rsidRDefault="001F5D98" w:rsidP="001F5D98">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0B08AE4" w14:textId="77777777" w:rsidR="001F5D98" w:rsidRPr="001F5D98" w:rsidRDefault="001F5D98" w:rsidP="001F5D98">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FCD1F2D" w14:textId="77777777" w:rsidR="001F5D98" w:rsidRPr="001F5D98" w:rsidRDefault="001F5D98" w:rsidP="001F5D98">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B31CCBA" w14:textId="77777777" w:rsidR="001F5D98" w:rsidRPr="001F5D98" w:rsidRDefault="001F5D98" w:rsidP="001F5D98">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087CB11" w14:textId="77777777" w:rsidR="001F5D98" w:rsidRPr="001F5D98" w:rsidRDefault="001F5D98" w:rsidP="001F5D98">
      <w:pPr>
        <w:spacing w:after="0"/>
        <w:ind w:firstLine="360"/>
        <w:jc w:val="both"/>
      </w:pPr>
      <w:r w:rsidRPr="001F5D98">
        <w:t>1,20 m de largura e 2,10 m de altura livre;</w:t>
      </w:r>
    </w:p>
    <w:p w14:paraId="548640AA" w14:textId="77777777" w:rsidR="001F5D98" w:rsidRPr="001F5D98" w:rsidRDefault="001F5D98" w:rsidP="001F5D98">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D6B8C67" w14:textId="77777777" w:rsidR="001F5D98" w:rsidRPr="001F5D98" w:rsidRDefault="001F5D98" w:rsidP="001F5D98">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61F632AB" w14:textId="11D24E73" w:rsidR="001F5D98" w:rsidRDefault="001F5D98" w:rsidP="001F5D98">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4C183B70" w14:textId="77777777" w:rsidR="00956351" w:rsidRPr="00956351" w:rsidRDefault="00956351" w:rsidP="001F5D98">
      <w:pPr>
        <w:spacing w:after="0"/>
        <w:ind w:firstLine="360"/>
        <w:jc w:val="both"/>
        <w:rPr>
          <w:sz w:val="10"/>
          <w:szCs w:val="10"/>
        </w:rPr>
      </w:pPr>
    </w:p>
    <w:p w14:paraId="3D02AF80" w14:textId="77777777" w:rsidR="001F5D98" w:rsidRDefault="001F5D98" w:rsidP="001F5D98">
      <w:pPr>
        <w:spacing w:after="0"/>
        <w:ind w:firstLine="360"/>
        <w:jc w:val="center"/>
      </w:pPr>
      <w:r>
        <w:rPr>
          <w:noProof/>
        </w:rPr>
        <w:drawing>
          <wp:inline distT="0" distB="0" distL="0" distR="0" wp14:anchorId="55FA04B0" wp14:editId="51608F53">
            <wp:extent cx="3632830" cy="3208284"/>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87529" cy="3256591"/>
                    </a:xfrm>
                    <a:prstGeom prst="rect">
                      <a:avLst/>
                    </a:prstGeom>
                  </pic:spPr>
                </pic:pic>
              </a:graphicData>
            </a:graphic>
          </wp:inline>
        </w:drawing>
      </w:r>
    </w:p>
    <w:p w14:paraId="2B139220" w14:textId="77777777"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14:paraId="28D99A30" w14:textId="1FE78701" w:rsidR="001F5D98" w:rsidRDefault="001F5D98" w:rsidP="001F5D98">
      <w:pPr>
        <w:spacing w:after="0" w:line="360" w:lineRule="auto"/>
        <w:jc w:val="center"/>
        <w:rPr>
          <w:sz w:val="20"/>
          <w:szCs w:val="20"/>
        </w:rPr>
      </w:pPr>
      <w:r>
        <w:rPr>
          <w:sz w:val="20"/>
          <w:szCs w:val="20"/>
          <w:lang w:eastAsia="en-US"/>
        </w:rPr>
        <w:t xml:space="preserve">Fonte: </w:t>
      </w:r>
      <w:r w:rsidR="002705CA">
        <w:rPr>
          <w:sz w:val="20"/>
          <w:szCs w:val="20"/>
        </w:rPr>
        <w:t>NBR 9050/2020</w:t>
      </w:r>
    </w:p>
    <w:p w14:paraId="3EFCDEA2" w14:textId="77777777" w:rsidR="001F5D98" w:rsidRDefault="001F5D98" w:rsidP="001F5D98">
      <w:pPr>
        <w:spacing w:after="0"/>
        <w:ind w:firstLine="360"/>
        <w:jc w:val="center"/>
      </w:pPr>
    </w:p>
    <w:p w14:paraId="05F5B35D" w14:textId="77777777" w:rsidR="001F5D98" w:rsidRDefault="001F5D98" w:rsidP="001F5D98">
      <w:pPr>
        <w:spacing w:after="0"/>
        <w:ind w:firstLine="360"/>
        <w:jc w:val="both"/>
      </w:pPr>
    </w:p>
    <w:p w14:paraId="1716C5DB" w14:textId="034EBF47" w:rsidR="00956351" w:rsidRDefault="00956351" w:rsidP="00DC7B83">
      <w:pPr>
        <w:spacing w:after="0"/>
        <w:jc w:val="both"/>
      </w:pPr>
    </w:p>
    <w:p w14:paraId="7F0CC355" w14:textId="77777777" w:rsidR="003E47D7" w:rsidRDefault="003E47D7" w:rsidP="00DC7B83">
      <w:pPr>
        <w:spacing w:after="0"/>
        <w:jc w:val="both"/>
      </w:pPr>
    </w:p>
    <w:p w14:paraId="7B3AC1C9" w14:textId="77777777" w:rsidR="00AE2D87" w:rsidRDefault="00AE2D87" w:rsidP="00DC7B83">
      <w:pPr>
        <w:spacing w:after="0"/>
        <w:jc w:val="both"/>
      </w:pPr>
    </w:p>
    <w:p w14:paraId="3DEEA757" w14:textId="19415A88" w:rsidR="002C2CD5" w:rsidRDefault="002C2CD5" w:rsidP="00DC7B83">
      <w:pPr>
        <w:spacing w:after="0"/>
        <w:jc w:val="both"/>
      </w:pPr>
      <w:r>
        <w:t xml:space="preserve">De acordo com a NBR 16537, </w:t>
      </w:r>
      <w:r w:rsidR="000F4EB1" w:rsidRPr="002C2CD5">
        <w:t>deve</w:t>
      </w:r>
      <w:r w:rsidRPr="002C2CD5">
        <w:t xml:space="preser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rsidR="000F4EB1">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rsidR="000F4EB1">
        <w:t xml:space="preserve"> e, </w:t>
      </w:r>
      <w:r w:rsidR="000F4EB1" w:rsidRPr="000F4EB1">
        <w:t>nos casos de adequa</w:t>
      </w:r>
      <w:r w:rsidR="000F4EB1" w:rsidRPr="000F4EB1">
        <w:rPr>
          <w:rFonts w:hint="eastAsia"/>
        </w:rPr>
        <w:t>çã</w:t>
      </w:r>
      <w:r w:rsidR="000F4EB1" w:rsidRPr="000F4EB1">
        <w:t>o de cal</w:t>
      </w:r>
      <w:r w:rsidR="000F4EB1" w:rsidRPr="000F4EB1">
        <w:rPr>
          <w:rFonts w:hint="eastAsia"/>
        </w:rPr>
        <w:t>ç</w:t>
      </w:r>
      <w:r w:rsidR="000F4EB1" w:rsidRPr="000F4EB1">
        <w:t>adas ou edifica</w:t>
      </w:r>
      <w:r w:rsidR="000F4EB1" w:rsidRPr="000F4EB1">
        <w:rPr>
          <w:rFonts w:hint="eastAsia"/>
        </w:rPr>
        <w:t>çõ</w:t>
      </w:r>
      <w:r w:rsidR="000F4EB1" w:rsidRPr="000F4EB1">
        <w:t>es existentes, podem ser admitidas dist</w:t>
      </w:r>
      <w:r w:rsidR="000F4EB1" w:rsidRPr="000F4EB1">
        <w:rPr>
          <w:rFonts w:hint="eastAsia"/>
        </w:rPr>
        <w:t>â</w:t>
      </w:r>
      <w:r w:rsidR="000F4EB1" w:rsidRPr="000F4EB1">
        <w:t>ncias</w:t>
      </w:r>
      <w:r w:rsidR="000F4EB1">
        <w:t xml:space="preserve"> </w:t>
      </w:r>
      <w:r w:rsidR="000F4EB1" w:rsidRPr="000F4EB1">
        <w:t>menores do que 1,00 m, desde que os obst</w:t>
      </w:r>
      <w:r w:rsidR="000F4EB1" w:rsidRPr="000F4EB1">
        <w:rPr>
          <w:rFonts w:hint="eastAsia"/>
        </w:rPr>
        <w:t>á</w:t>
      </w:r>
      <w:r w:rsidR="000F4EB1" w:rsidRPr="000F4EB1">
        <w:t>culos sejam detect</w:t>
      </w:r>
      <w:r w:rsidR="000F4EB1" w:rsidRPr="000F4EB1">
        <w:rPr>
          <w:rFonts w:hint="eastAsia"/>
        </w:rPr>
        <w:t>á</w:t>
      </w:r>
      <w:r w:rsidR="000F4EB1" w:rsidRPr="000F4EB1">
        <w:t>veis pelas bengalas de rastreamento</w:t>
      </w:r>
      <w:r w:rsidR="000F4EB1">
        <w:t xml:space="preserve"> </w:t>
      </w:r>
      <w:r w:rsidR="000F4EB1" w:rsidRPr="000F4EB1">
        <w:t>ou sinalizados com sinaliza</w:t>
      </w:r>
      <w:r w:rsidR="000F4EB1" w:rsidRPr="000F4EB1">
        <w:rPr>
          <w:rFonts w:hint="eastAsia"/>
        </w:rPr>
        <w:t>çã</w:t>
      </w:r>
      <w:r w:rsidR="000F4EB1" w:rsidRPr="000F4EB1">
        <w:t>o t</w:t>
      </w:r>
      <w:r w:rsidR="000F4EB1" w:rsidRPr="000F4EB1">
        <w:rPr>
          <w:rFonts w:hint="eastAsia"/>
        </w:rPr>
        <w:t>á</w:t>
      </w:r>
      <w:r w:rsidR="000F4EB1" w:rsidRPr="000F4EB1">
        <w:t>til de alerta</w:t>
      </w:r>
      <w:r w:rsidR="000F4EB1">
        <w:t>. As faixas laterais do piso tátil direcional devem ter 0,60m de largura cada uma com piso liso para permitir a percepção do relevo da sinalização tátil no piso.</w:t>
      </w:r>
    </w:p>
    <w:p w14:paraId="0796830F" w14:textId="77777777" w:rsidR="002C2CD5" w:rsidRDefault="002C2CD5" w:rsidP="001F5D98">
      <w:pPr>
        <w:spacing w:after="0"/>
        <w:ind w:firstLine="360"/>
        <w:jc w:val="both"/>
      </w:pPr>
    </w:p>
    <w:p w14:paraId="342E90BF" w14:textId="2E5ACB98" w:rsidR="001F5D98" w:rsidRDefault="002C2CD5" w:rsidP="00DC7B83">
      <w:pPr>
        <w:spacing w:after="0"/>
        <w:jc w:val="both"/>
      </w:pPr>
      <w:r>
        <w:t xml:space="preserve">Portanto, entende-se que </w:t>
      </w:r>
      <w:r w:rsidR="00851074">
        <w:t xml:space="preserve">em </w:t>
      </w:r>
      <w:r>
        <w:t xml:space="preserve">calçadas </w:t>
      </w:r>
      <w:r w:rsidR="00183F91">
        <w:t xml:space="preserve">existentes, </w:t>
      </w:r>
      <w:r>
        <w:t xml:space="preserve">com menos de </w:t>
      </w:r>
      <w:r w:rsidR="001A2665">
        <w:t>1,45</w:t>
      </w:r>
      <w:r>
        <w:t xml:space="preserve">m de largura </w:t>
      </w:r>
      <w:r w:rsidR="00183F91">
        <w:t xml:space="preserve">(considerando piso tátil direcional de 25cm) </w:t>
      </w:r>
      <w:r>
        <w:t xml:space="preserve">não poderá ser usado piso tátil direcional como guia de referência, utilizando-se então o muro da escola como linha guia </w:t>
      </w:r>
      <w:r w:rsidR="00183F91">
        <w:t>de referência.</w:t>
      </w:r>
    </w:p>
    <w:p w14:paraId="7973AEFF" w14:textId="77777777" w:rsidR="00183F91" w:rsidRDefault="00183F91" w:rsidP="001F5D98">
      <w:pPr>
        <w:spacing w:after="0"/>
        <w:ind w:firstLine="360"/>
        <w:jc w:val="both"/>
      </w:pPr>
    </w:p>
    <w:p w14:paraId="660D7501" w14:textId="77777777" w:rsidR="00E029AF" w:rsidRDefault="00E029AF" w:rsidP="00DC7B83">
      <w:pPr>
        <w:jc w:val="both"/>
      </w:pPr>
      <w:r>
        <w:t>As guias rebaixadas foram demarcadas associadas a travessia de pedestre</w:t>
      </w:r>
      <w:r w:rsidR="00DC7B83">
        <w:t xml:space="preserve"> </w:t>
      </w:r>
      <w:r w:rsidR="001A7288">
        <w:t>e</w:t>
      </w:r>
      <w:r>
        <w:t xml:space="preserve"> as vagas acessíveis.</w:t>
      </w:r>
    </w:p>
    <w:p w14:paraId="2D4E97AF" w14:textId="77777777" w:rsidR="004505E0" w:rsidRDefault="004505E0" w:rsidP="004505E0">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022B79E8" w14:textId="77777777" w:rsidR="004505E0" w:rsidRDefault="004505E0" w:rsidP="004505E0">
      <w:pPr>
        <w:pStyle w:val="PargrafodaLista"/>
        <w:numPr>
          <w:ilvl w:val="0"/>
          <w:numId w:val="17"/>
        </w:numPr>
        <w:jc w:val="both"/>
      </w:pPr>
      <w:r>
        <w:t>Meio fio concreto pré-moldado;</w:t>
      </w:r>
    </w:p>
    <w:p w14:paraId="58F05E72" w14:textId="77777777" w:rsidR="004505E0" w:rsidRDefault="004505E0" w:rsidP="004505E0">
      <w:pPr>
        <w:pStyle w:val="PargrafodaLista"/>
        <w:numPr>
          <w:ilvl w:val="0"/>
          <w:numId w:val="17"/>
        </w:numPr>
        <w:jc w:val="both"/>
      </w:pPr>
      <w:r>
        <w:t>Piso de concreto alisado antiderrapante;</w:t>
      </w:r>
    </w:p>
    <w:p w14:paraId="186418DB" w14:textId="77777777" w:rsidR="004505E0" w:rsidRDefault="004505E0" w:rsidP="004505E0">
      <w:pPr>
        <w:pStyle w:val="PargrafodaLista"/>
        <w:numPr>
          <w:ilvl w:val="0"/>
          <w:numId w:val="17"/>
        </w:numPr>
        <w:jc w:val="both"/>
      </w:pPr>
      <w:r>
        <w:t xml:space="preserve">Piso tátil de concreto alerta e direcional </w:t>
      </w:r>
      <w:r w:rsidR="00F11E2A">
        <w:t xml:space="preserve">na cor vermelha nas dimensões de </w:t>
      </w:r>
      <w:r>
        <w:t>25 x 25cm;</w:t>
      </w:r>
    </w:p>
    <w:p w14:paraId="72CDA4E3" w14:textId="1F470EEB" w:rsidR="001A2665" w:rsidRPr="00083A38" w:rsidRDefault="004505E0" w:rsidP="004505E0">
      <w:pPr>
        <w:pStyle w:val="PargrafodaLista"/>
        <w:numPr>
          <w:ilvl w:val="0"/>
          <w:numId w:val="17"/>
        </w:numPr>
        <w:jc w:val="both"/>
      </w:pPr>
      <w:r>
        <w:t>Placa Sinalização estacionamento exclusivo em ACM</w:t>
      </w:r>
      <w:r w:rsidR="001A2665">
        <w:t>.</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Deverá ser realizado algumas retiradas de terra e reaterros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3192BAB0" w14:textId="77777777" w:rsidR="00851074" w:rsidRDefault="00851074" w:rsidP="004505E0">
      <w:pPr>
        <w:jc w:val="both"/>
      </w:pPr>
    </w:p>
    <w:p w14:paraId="52A92517" w14:textId="77777777" w:rsidR="00083A38" w:rsidRDefault="00083A38"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2" w:name="_Toc49775833"/>
      <w:r>
        <w:t>Meio fio</w:t>
      </w:r>
      <w:bookmarkEnd w:id="12"/>
    </w:p>
    <w:p w14:paraId="71D638A6" w14:textId="77777777" w:rsidR="003E48E3" w:rsidRPr="003E48E3" w:rsidRDefault="003E48E3" w:rsidP="00B407D4">
      <w:pPr>
        <w:pStyle w:val="Ttulo2"/>
        <w:numPr>
          <w:ilvl w:val="0"/>
          <w:numId w:val="0"/>
        </w:numPr>
        <w:ind w:left="720"/>
      </w:pPr>
    </w:p>
    <w:p w14:paraId="2EC0FF31" w14:textId="77777777" w:rsidR="00394AC2" w:rsidRDefault="00394AC2" w:rsidP="00394AC2">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D0AC3EE" w14:textId="77777777" w:rsidR="00394AC2" w:rsidRDefault="00394AC2" w:rsidP="00394AC2">
      <w:pPr>
        <w:jc w:val="both"/>
        <w:rPr>
          <w:bCs/>
        </w:rPr>
      </w:pPr>
      <w:r>
        <w:rPr>
          <w:bCs/>
        </w:rPr>
        <w:t>A peça do meio fio será pré-moldada.</w:t>
      </w:r>
    </w:p>
    <w:p w14:paraId="631CA689" w14:textId="3E00D672" w:rsidR="001A7288" w:rsidRPr="00F45738" w:rsidRDefault="00394AC2" w:rsidP="00083A38">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3" w:name="_Toc49775834"/>
      <w:r w:rsidRPr="003E48E3">
        <w:t>Piso de Concreto</w:t>
      </w:r>
      <w:bookmarkEnd w:id="13"/>
    </w:p>
    <w:p w14:paraId="3FA223B8" w14:textId="77777777" w:rsidR="00E27FE5" w:rsidRDefault="00E27FE5" w:rsidP="00E27FE5">
      <w:pPr>
        <w:pStyle w:val="Legenda"/>
        <w:rPr>
          <w:lang w:eastAsia="en-US"/>
        </w:rPr>
      </w:pPr>
    </w:p>
    <w:p w14:paraId="4A4125EE" w14:textId="77777777" w:rsidR="006D4981" w:rsidRDefault="00851074" w:rsidP="00E27FE5">
      <w:pPr>
        <w:jc w:val="both"/>
        <w:rPr>
          <w:rFonts w:cs="Century Gothic"/>
        </w:rPr>
      </w:pPr>
      <w:r>
        <w:rPr>
          <w:rFonts w:cs="Century Gothic"/>
        </w:rPr>
        <w:t xml:space="preserve">Para nivelar e deixar regular o piso da calçada, deverá ser </w:t>
      </w:r>
      <w:r w:rsidR="00A5793F">
        <w:rPr>
          <w:rFonts w:cs="Century Gothic"/>
        </w:rPr>
        <w:t>demolido uma camada do piso de concreto existente e executar nova camada de piso de concreto alisado em toda a calçada (passeio público) que compreende a escola</w:t>
      </w:r>
      <w:r w:rsidR="00C1182B">
        <w:rPr>
          <w:rFonts w:cs="Century Gothic"/>
        </w:rPr>
        <w:t>, nas guias rebaixadas</w:t>
      </w:r>
      <w:r w:rsidR="006D4981">
        <w:rPr>
          <w:rFonts w:cs="Century Gothic"/>
        </w:rPr>
        <w:t>,</w:t>
      </w:r>
      <w:r w:rsidR="00C1182B">
        <w:rPr>
          <w:rFonts w:cs="Century Gothic"/>
        </w:rPr>
        <w:t xml:space="preserve"> no acesso principal</w:t>
      </w:r>
      <w:r w:rsidR="00A5793F">
        <w:rPr>
          <w:rFonts w:cs="Century Gothic"/>
        </w:rPr>
        <w:t xml:space="preserve"> da plataforma vertical e</w:t>
      </w:r>
      <w:r w:rsidR="006D4981">
        <w:rPr>
          <w:rFonts w:cs="Century Gothic"/>
        </w:rPr>
        <w:t xml:space="preserve"> </w:t>
      </w:r>
      <w:r w:rsidR="00A5793F">
        <w:rPr>
          <w:rFonts w:cs="Century Gothic"/>
        </w:rPr>
        <w:t>rampa</w:t>
      </w:r>
      <w:r w:rsidR="006D4981">
        <w:rPr>
          <w:rFonts w:cs="Century Gothic"/>
        </w:rPr>
        <w:t>.</w:t>
      </w:r>
      <w:r>
        <w:rPr>
          <w:rFonts w:cs="Century Gothic"/>
        </w:rPr>
        <w:t xml:space="preserve"> </w:t>
      </w:r>
    </w:p>
    <w:p w14:paraId="4058FE5E" w14:textId="77777777" w:rsidR="00E27FE5" w:rsidRPr="00D50558" w:rsidRDefault="00F11E2A" w:rsidP="00E27FE5">
      <w:pPr>
        <w:jc w:val="both"/>
        <w:rPr>
          <w:rFonts w:ascii="Arial" w:hAnsi="Arial" w:cs="Arial"/>
          <w:lang w:eastAsia="zh-CN"/>
        </w:rPr>
      </w:pPr>
      <w:r>
        <w:rPr>
          <w:rFonts w:cs="Century Gothic"/>
        </w:rPr>
        <w:t>Os locais que receberão o piso de concreto d</w:t>
      </w:r>
      <w:r w:rsidRPr="00155BAC">
        <w:rPr>
          <w:rFonts w:cs="Century Gothic"/>
        </w:rPr>
        <w:t>everão</w:t>
      </w:r>
      <w:r w:rsidR="00E27FE5" w:rsidRPr="00155BAC">
        <w:rPr>
          <w:rFonts w:cs="Century Gothic"/>
        </w:rPr>
        <w:t xml:space="preserve"> ser </w:t>
      </w:r>
      <w:r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 xml:space="preserve">tação de 95% (proctor normal). </w:t>
      </w:r>
      <w:r w:rsidR="00E27FE5">
        <w:rPr>
          <w:rFonts w:cs="Century Gothic"/>
        </w:rPr>
        <w:t>Será utilizado o piso em concreto armado com Fck 20Mpa.</w:t>
      </w:r>
    </w:p>
    <w:p w14:paraId="6EEEF8B2" w14:textId="77777777" w:rsidR="00394AC2" w:rsidRDefault="00394AC2" w:rsidP="00E27FE5">
      <w:pPr>
        <w:jc w:val="both"/>
        <w:rPr>
          <w:rFonts w:cs="Century Gothic"/>
        </w:rPr>
      </w:pPr>
    </w:p>
    <w:p w14:paraId="66CA9928" w14:textId="77777777" w:rsidR="00394AC2" w:rsidRPr="00083A38" w:rsidRDefault="00394AC2" w:rsidP="00E27FE5">
      <w:pPr>
        <w:jc w:val="both"/>
        <w:rPr>
          <w:rFonts w:cs="Century Gothic"/>
          <w:sz w:val="10"/>
          <w:szCs w:val="10"/>
        </w:rPr>
      </w:pPr>
    </w:p>
    <w:p w14:paraId="31232CFF" w14:textId="05627265"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1DCC5936" w14:textId="77777777"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38738F8" w14:textId="77777777"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35A15F75" w14:textId="77777777"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AD7CB6C" w14:textId="77777777"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3A39F64" w14:textId="77777777"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14:paraId="072678CD" w14:textId="77777777"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69F51029" w14:textId="77777777" w:rsidR="007C033E" w:rsidRDefault="007C033E" w:rsidP="007C033E">
      <w:pPr>
        <w:jc w:val="both"/>
        <w:rPr>
          <w:bCs/>
        </w:rPr>
      </w:pPr>
      <w:r>
        <w:rPr>
          <w:bCs/>
        </w:rPr>
        <w:t>Todo piso de cimento a ser executado está marcado com a legenda abaixo:</w:t>
      </w:r>
    </w:p>
    <w:p w14:paraId="7979DDDE" w14:textId="77777777" w:rsidR="007C033E" w:rsidRDefault="007C033E" w:rsidP="007C033E">
      <w:pPr>
        <w:jc w:val="both"/>
        <w:rPr>
          <w:bCs/>
        </w:rPr>
      </w:pPr>
      <w:r>
        <w:rPr>
          <w:noProof/>
        </w:rPr>
        <w:drawing>
          <wp:inline distT="0" distB="0" distL="0" distR="0" wp14:anchorId="5D103DBD" wp14:editId="531D6DC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4" w:name="_Toc49775835"/>
      <w:r w:rsidRPr="003E48E3">
        <w:t>Piso de Sinalização Tátil</w:t>
      </w:r>
      <w:bookmarkEnd w:id="14"/>
    </w:p>
    <w:p w14:paraId="11EC3866" w14:textId="77777777" w:rsidR="00E27FE5" w:rsidRPr="00083A38" w:rsidRDefault="00E27FE5" w:rsidP="006D4981">
      <w:pPr>
        <w:pStyle w:val="Ttulo2"/>
        <w:numPr>
          <w:ilvl w:val="0"/>
          <w:numId w:val="0"/>
        </w:numPr>
        <w:ind w:left="720"/>
        <w:rPr>
          <w:sz w:val="12"/>
          <w:szCs w:val="12"/>
        </w:rPr>
      </w:pPr>
    </w:p>
    <w:p w14:paraId="2E3C6E3B" w14:textId="77777777" w:rsidR="00E27FE5" w:rsidRDefault="00E27FE5" w:rsidP="00E27FE5">
      <w:pPr>
        <w:autoSpaceDE w:val="0"/>
        <w:autoSpaceDN w:val="0"/>
        <w:adjustRightInd w:val="0"/>
        <w:jc w:val="both"/>
      </w:pPr>
      <w:r w:rsidRPr="00B42445">
        <w:t xml:space="preserve">O piso de alerta e o direcional devem ser instalados conforme </w:t>
      </w:r>
      <w:r>
        <w:t xml:space="preserve">projeto arquitetônico de acessibilidade. </w:t>
      </w:r>
    </w:p>
    <w:p w14:paraId="5F5DAAB8" w14:textId="77777777" w:rsidR="00E27FE5" w:rsidRDefault="00E27FE5" w:rsidP="00E27F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w:t>
      </w:r>
      <w:r w:rsidR="00851074">
        <w:t xml:space="preserve"> do piso tátil</w:t>
      </w:r>
      <w:r>
        <w:t xml:space="preserve"> ficar de 3 a 5mm acima do nível do piso, desde que seja chanfrado.</w:t>
      </w:r>
      <w:r w:rsidR="00F45738">
        <w:t xml:space="preserve"> </w:t>
      </w:r>
      <w:r>
        <w:t>Deve ser placas de concreto de 25x25cm, na cor vermelha.</w:t>
      </w:r>
    </w:p>
    <w:p w14:paraId="276B3428" w14:textId="77777777" w:rsidR="00E27FE5" w:rsidRDefault="00E27FE5" w:rsidP="00E27FE5">
      <w:pPr>
        <w:autoSpaceDE w:val="0"/>
        <w:autoSpaceDN w:val="0"/>
        <w:adjustRightInd w:val="0"/>
        <w:jc w:val="center"/>
        <w:rPr>
          <w:color w:val="FF0066"/>
          <w:sz w:val="32"/>
        </w:rPr>
      </w:pPr>
      <w:r>
        <w:rPr>
          <w:noProof/>
        </w:rPr>
        <w:drawing>
          <wp:inline distT="0" distB="0" distL="0" distR="0" wp14:anchorId="2B093746" wp14:editId="1B9A32F4">
            <wp:extent cx="945911" cy="636814"/>
            <wp:effectExtent l="0" t="0" r="6985"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68199" cy="651819"/>
                    </a:xfrm>
                    <a:prstGeom prst="rect">
                      <a:avLst/>
                    </a:prstGeom>
                  </pic:spPr>
                </pic:pic>
              </a:graphicData>
            </a:graphic>
          </wp:inline>
        </w:drawing>
      </w:r>
      <w:r>
        <w:rPr>
          <w:noProof/>
        </w:rPr>
        <w:drawing>
          <wp:inline distT="0" distB="0" distL="0" distR="0" wp14:anchorId="05A168CD" wp14:editId="1C3E2FC1">
            <wp:extent cx="1078471" cy="620163"/>
            <wp:effectExtent l="0" t="0" r="7620" b="889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96328" cy="630432"/>
                    </a:xfrm>
                    <a:prstGeom prst="rect">
                      <a:avLst/>
                    </a:prstGeom>
                  </pic:spPr>
                </pic:pic>
              </a:graphicData>
            </a:graphic>
          </wp:inline>
        </w:drawing>
      </w:r>
    </w:p>
    <w:p w14:paraId="56BC97CE" w14:textId="77777777" w:rsidR="00E27FE5" w:rsidRPr="00267ED9" w:rsidRDefault="00E27FE5" w:rsidP="00E27FE5">
      <w:pPr>
        <w:spacing w:after="0" w:line="360" w:lineRule="auto"/>
        <w:jc w:val="center"/>
        <w:rPr>
          <w:sz w:val="20"/>
          <w:szCs w:val="20"/>
          <w:lang w:eastAsia="en-US"/>
        </w:rPr>
      </w:pPr>
      <w:r>
        <w:rPr>
          <w:sz w:val="20"/>
          <w:szCs w:val="20"/>
          <w:lang w:eastAsia="en-US"/>
        </w:rPr>
        <w:t>Imagem ilustrativa do piso de concreto</w:t>
      </w:r>
    </w:p>
    <w:p w14:paraId="1C18994C" w14:textId="77777777" w:rsidR="00E27FE5" w:rsidRDefault="00E27FE5" w:rsidP="00E27FE5">
      <w:pPr>
        <w:spacing w:after="0" w:line="360" w:lineRule="auto"/>
        <w:jc w:val="center"/>
        <w:rPr>
          <w:sz w:val="20"/>
          <w:szCs w:val="20"/>
        </w:rPr>
      </w:pPr>
      <w:r>
        <w:rPr>
          <w:sz w:val="20"/>
          <w:szCs w:val="20"/>
          <w:lang w:eastAsia="en-US"/>
        </w:rPr>
        <w:t xml:space="preserve">Fonte: </w:t>
      </w:r>
      <w:r>
        <w:rPr>
          <w:sz w:val="20"/>
          <w:szCs w:val="20"/>
        </w:rPr>
        <w:t xml:space="preserve">Google </w:t>
      </w:r>
    </w:p>
    <w:p w14:paraId="76BDBBD1" w14:textId="77777777" w:rsidR="00A733B2" w:rsidRDefault="00A733B2" w:rsidP="00E27FE5">
      <w:pPr>
        <w:spacing w:after="0" w:line="360" w:lineRule="auto"/>
        <w:jc w:val="center"/>
        <w:rPr>
          <w:sz w:val="20"/>
          <w:szCs w:val="20"/>
        </w:rPr>
      </w:pPr>
    </w:p>
    <w:p w14:paraId="67DB3E81" w14:textId="77777777" w:rsidR="00A733B2" w:rsidRDefault="00A733B2" w:rsidP="00E27FE5">
      <w:pPr>
        <w:spacing w:after="0" w:line="360" w:lineRule="auto"/>
        <w:jc w:val="center"/>
        <w:rPr>
          <w:sz w:val="20"/>
          <w:szCs w:val="20"/>
        </w:rPr>
      </w:pPr>
    </w:p>
    <w:p w14:paraId="60F9C52F" w14:textId="77777777" w:rsidR="00F45738" w:rsidRDefault="00F45738" w:rsidP="00F45738">
      <w:pPr>
        <w:pStyle w:val="Legenda"/>
      </w:pPr>
    </w:p>
    <w:p w14:paraId="6F1B5225" w14:textId="17F99BDA" w:rsidR="00E27FE5" w:rsidRDefault="002705CA" w:rsidP="00CC4370">
      <w:pPr>
        <w:autoSpaceDE w:val="0"/>
        <w:autoSpaceDN w:val="0"/>
        <w:adjustRightInd w:val="0"/>
        <w:jc w:val="both"/>
      </w:pPr>
      <w:r>
        <w:t xml:space="preserve">Conforme a NBR </w:t>
      </w:r>
      <w:r w:rsidR="00C91955">
        <w:t>16537/2016</w:t>
      </w:r>
      <w:r w:rsidR="00E27FE5">
        <w:t xml:space="preserve">, </w:t>
      </w:r>
      <w:r w:rsidR="00CC4370" w:rsidRPr="00CC4370">
        <w:t>O piso tátil de alerta consiste em um conjunto de relevos de seção tronco-cônica sobre placa, integrados</w:t>
      </w:r>
      <w:r w:rsidR="00CC4370">
        <w:t xml:space="preserve"> </w:t>
      </w:r>
      <w:r w:rsidR="00CC4370" w:rsidRPr="00CC4370">
        <w:t>ou sobrepostos ao piso adjacente, conforme dimensões constantes na Tabela 1</w:t>
      </w:r>
      <w:r w:rsidR="00CC4370">
        <w:t xml:space="preserve"> e o</w:t>
      </w:r>
      <w:r w:rsidR="00CC4370" w:rsidRPr="00CC4370">
        <w:t xml:space="preserve"> piso tátil direcional consiste em um conjunto de relevos lineares de seção tronco-cônica, conforme</w:t>
      </w:r>
      <w:r w:rsidR="00CC4370">
        <w:t xml:space="preserve"> </w:t>
      </w:r>
      <w:r w:rsidR="00CC4370" w:rsidRPr="00CC4370">
        <w:t>dimensões constantes na Tabela 3</w:t>
      </w:r>
      <w:r w:rsidR="00CC4370">
        <w:t>, da NBR 16537/2016.</w:t>
      </w:r>
    </w:p>
    <w:p w14:paraId="5DDCAE45" w14:textId="77777777" w:rsidR="00CC4370" w:rsidRDefault="00CC4370" w:rsidP="00CC4370">
      <w:pPr>
        <w:autoSpaceDE w:val="0"/>
        <w:autoSpaceDN w:val="0"/>
        <w:adjustRightInd w:val="0"/>
        <w:spacing w:after="0" w:line="240" w:lineRule="auto"/>
        <w:jc w:val="both"/>
      </w:pPr>
    </w:p>
    <w:p w14:paraId="062B4FBA" w14:textId="1D3BD2FC" w:rsidR="00E27FE5" w:rsidRDefault="00CC4370" w:rsidP="00E27FE5">
      <w:pPr>
        <w:jc w:val="center"/>
        <w:rPr>
          <w:noProof/>
        </w:rPr>
      </w:pPr>
      <w:r>
        <w:rPr>
          <w:noProof/>
        </w:rPr>
        <w:drawing>
          <wp:inline distT="0" distB="0" distL="0" distR="0" wp14:anchorId="1B19D8ED" wp14:editId="1330AD4F">
            <wp:extent cx="6645910" cy="4061460"/>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061460"/>
                    </a:xfrm>
                    <a:prstGeom prst="rect">
                      <a:avLst/>
                    </a:prstGeom>
                  </pic:spPr>
                </pic:pic>
              </a:graphicData>
            </a:graphic>
          </wp:inline>
        </w:drawing>
      </w:r>
    </w:p>
    <w:p w14:paraId="469E56D4" w14:textId="7D955769" w:rsidR="00E27FE5" w:rsidRPr="00267ED9" w:rsidRDefault="00CC4370" w:rsidP="00E27FE5">
      <w:pPr>
        <w:spacing w:after="0" w:line="360" w:lineRule="auto"/>
        <w:jc w:val="center"/>
        <w:rPr>
          <w:sz w:val="20"/>
          <w:szCs w:val="20"/>
          <w:lang w:eastAsia="en-US"/>
        </w:rPr>
      </w:pPr>
      <w:r>
        <w:rPr>
          <w:sz w:val="20"/>
          <w:szCs w:val="20"/>
          <w:lang w:eastAsia="en-US"/>
        </w:rPr>
        <w:t>Dimensionamento dos relevos do piso tátil de alerta</w:t>
      </w:r>
    </w:p>
    <w:p w14:paraId="4375EF10" w14:textId="076179A4" w:rsidR="00E27FE5" w:rsidRDefault="00E27FE5" w:rsidP="00E27FE5">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16537/2016 (tabela 1</w:t>
      </w:r>
      <w:r>
        <w:rPr>
          <w:sz w:val="20"/>
          <w:szCs w:val="20"/>
          <w:lang w:eastAsia="en-US"/>
        </w:rPr>
        <w:t>)</w:t>
      </w:r>
    </w:p>
    <w:p w14:paraId="41844605" w14:textId="4ADD02D7" w:rsidR="00FB2AB4" w:rsidRDefault="00FB2AB4" w:rsidP="00E27FE5">
      <w:pPr>
        <w:spacing w:after="0" w:line="360" w:lineRule="auto"/>
        <w:jc w:val="center"/>
        <w:rPr>
          <w:sz w:val="20"/>
          <w:szCs w:val="20"/>
          <w:lang w:eastAsia="en-US"/>
        </w:rPr>
      </w:pPr>
    </w:p>
    <w:p w14:paraId="1BC2DC35" w14:textId="1D869886" w:rsidR="00FB2AB4" w:rsidRDefault="00FB2AB4" w:rsidP="00E27FE5">
      <w:pPr>
        <w:spacing w:after="0" w:line="360" w:lineRule="auto"/>
        <w:jc w:val="center"/>
        <w:rPr>
          <w:sz w:val="20"/>
          <w:szCs w:val="20"/>
          <w:lang w:eastAsia="en-US"/>
        </w:rPr>
      </w:pPr>
    </w:p>
    <w:p w14:paraId="4F961A28" w14:textId="4C764354" w:rsidR="00FB2AB4" w:rsidRDefault="00FB2AB4" w:rsidP="00E27FE5">
      <w:pPr>
        <w:spacing w:after="0" w:line="360" w:lineRule="auto"/>
        <w:jc w:val="center"/>
        <w:rPr>
          <w:sz w:val="20"/>
          <w:szCs w:val="20"/>
          <w:lang w:eastAsia="en-US"/>
        </w:rPr>
      </w:pPr>
    </w:p>
    <w:p w14:paraId="7001BC56" w14:textId="0DA332BF" w:rsidR="00FB2AB4" w:rsidRDefault="00FB2AB4" w:rsidP="00E27FE5">
      <w:pPr>
        <w:spacing w:after="0" w:line="360" w:lineRule="auto"/>
        <w:jc w:val="center"/>
        <w:rPr>
          <w:sz w:val="20"/>
          <w:szCs w:val="20"/>
          <w:lang w:eastAsia="en-US"/>
        </w:rPr>
      </w:pPr>
    </w:p>
    <w:p w14:paraId="48DE7478" w14:textId="19270A72" w:rsidR="00FB2AB4" w:rsidRDefault="00FB2AB4" w:rsidP="00E27FE5">
      <w:pPr>
        <w:spacing w:after="0" w:line="360" w:lineRule="auto"/>
        <w:jc w:val="center"/>
        <w:rPr>
          <w:sz w:val="20"/>
          <w:szCs w:val="20"/>
          <w:lang w:eastAsia="en-US"/>
        </w:rPr>
      </w:pPr>
    </w:p>
    <w:p w14:paraId="09C86BA5" w14:textId="68D63D34" w:rsidR="00FB2AB4" w:rsidRDefault="00FB2AB4" w:rsidP="00E27FE5">
      <w:pPr>
        <w:spacing w:after="0" w:line="360" w:lineRule="auto"/>
        <w:jc w:val="center"/>
        <w:rPr>
          <w:sz w:val="20"/>
          <w:szCs w:val="20"/>
          <w:lang w:eastAsia="en-US"/>
        </w:rPr>
      </w:pPr>
    </w:p>
    <w:p w14:paraId="7DF6F0CB" w14:textId="05809416" w:rsidR="00FB2AB4" w:rsidRDefault="00FB2AB4" w:rsidP="00E27FE5">
      <w:pPr>
        <w:spacing w:after="0" w:line="360" w:lineRule="auto"/>
        <w:jc w:val="center"/>
        <w:rPr>
          <w:sz w:val="20"/>
          <w:szCs w:val="20"/>
          <w:lang w:eastAsia="en-US"/>
        </w:rPr>
      </w:pPr>
    </w:p>
    <w:p w14:paraId="30BDB8AE" w14:textId="7962B6E3" w:rsidR="00FB2AB4" w:rsidRDefault="00FB2AB4" w:rsidP="00E27FE5">
      <w:pPr>
        <w:spacing w:after="0" w:line="360" w:lineRule="auto"/>
        <w:jc w:val="center"/>
        <w:rPr>
          <w:sz w:val="20"/>
          <w:szCs w:val="20"/>
          <w:lang w:eastAsia="en-US"/>
        </w:rPr>
      </w:pPr>
    </w:p>
    <w:p w14:paraId="5B0F0DD6" w14:textId="6B92AFD1" w:rsidR="00FB2AB4" w:rsidRDefault="00FB2AB4" w:rsidP="00E27FE5">
      <w:pPr>
        <w:spacing w:after="0" w:line="360" w:lineRule="auto"/>
        <w:jc w:val="center"/>
        <w:rPr>
          <w:sz w:val="20"/>
          <w:szCs w:val="20"/>
          <w:lang w:eastAsia="en-US"/>
        </w:rPr>
      </w:pPr>
    </w:p>
    <w:p w14:paraId="756FE666" w14:textId="60E6D276" w:rsidR="00FB2AB4" w:rsidRDefault="00FB2AB4" w:rsidP="00E27FE5">
      <w:pPr>
        <w:spacing w:after="0" w:line="360" w:lineRule="auto"/>
        <w:jc w:val="center"/>
        <w:rPr>
          <w:sz w:val="20"/>
          <w:szCs w:val="20"/>
          <w:lang w:eastAsia="en-US"/>
        </w:rPr>
      </w:pPr>
    </w:p>
    <w:p w14:paraId="1224D901" w14:textId="2AA5B090" w:rsidR="00FB2AB4" w:rsidRDefault="00FB2AB4" w:rsidP="00E27FE5">
      <w:pPr>
        <w:spacing w:after="0" w:line="360" w:lineRule="auto"/>
        <w:jc w:val="center"/>
        <w:rPr>
          <w:sz w:val="20"/>
          <w:szCs w:val="20"/>
          <w:lang w:eastAsia="en-US"/>
        </w:rPr>
      </w:pPr>
    </w:p>
    <w:p w14:paraId="31735CCE" w14:textId="31BC122B" w:rsidR="00FB2AB4" w:rsidRDefault="00FB2AB4" w:rsidP="00E27FE5">
      <w:pPr>
        <w:spacing w:after="0" w:line="360" w:lineRule="auto"/>
        <w:jc w:val="center"/>
        <w:rPr>
          <w:sz w:val="20"/>
          <w:szCs w:val="20"/>
          <w:lang w:eastAsia="en-US"/>
        </w:rPr>
      </w:pPr>
    </w:p>
    <w:p w14:paraId="1711D277" w14:textId="77777777" w:rsidR="00FB2AB4" w:rsidRDefault="00FB2AB4" w:rsidP="00E27FE5">
      <w:pPr>
        <w:spacing w:after="0" w:line="360" w:lineRule="auto"/>
        <w:jc w:val="center"/>
        <w:rPr>
          <w:sz w:val="20"/>
          <w:szCs w:val="20"/>
          <w:lang w:eastAsia="en-US"/>
        </w:rPr>
      </w:pPr>
    </w:p>
    <w:p w14:paraId="55D8340C" w14:textId="26784C2C" w:rsidR="00CC4370" w:rsidRDefault="00CC4370" w:rsidP="00E27FE5">
      <w:pPr>
        <w:spacing w:after="0" w:line="360" w:lineRule="auto"/>
        <w:jc w:val="center"/>
        <w:rPr>
          <w:sz w:val="20"/>
          <w:szCs w:val="20"/>
          <w:lang w:eastAsia="en-US"/>
        </w:rPr>
      </w:pPr>
      <w:r>
        <w:rPr>
          <w:noProof/>
        </w:rPr>
        <w:drawing>
          <wp:inline distT="0" distB="0" distL="0" distR="0" wp14:anchorId="0EA1C9B0" wp14:editId="05394C7F">
            <wp:extent cx="6645910" cy="3961765"/>
            <wp:effectExtent l="0" t="0" r="254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3961765"/>
                    </a:xfrm>
                    <a:prstGeom prst="rect">
                      <a:avLst/>
                    </a:prstGeom>
                  </pic:spPr>
                </pic:pic>
              </a:graphicData>
            </a:graphic>
          </wp:inline>
        </w:drawing>
      </w:r>
    </w:p>
    <w:p w14:paraId="759268B8" w14:textId="2099845D" w:rsidR="00CC4370" w:rsidRPr="00267ED9" w:rsidRDefault="00CC4370" w:rsidP="00CC4370">
      <w:pPr>
        <w:spacing w:after="0" w:line="360" w:lineRule="auto"/>
        <w:jc w:val="center"/>
        <w:rPr>
          <w:sz w:val="20"/>
          <w:szCs w:val="20"/>
          <w:lang w:eastAsia="en-US"/>
        </w:rPr>
      </w:pPr>
      <w:r>
        <w:rPr>
          <w:sz w:val="20"/>
          <w:szCs w:val="20"/>
          <w:lang w:eastAsia="en-US"/>
        </w:rPr>
        <w:t>Dimensionamento dos relevos do piso tátil direcional</w:t>
      </w:r>
    </w:p>
    <w:p w14:paraId="0CC84E63" w14:textId="3DB6326F" w:rsidR="00CC4370" w:rsidRDefault="00CC4370" w:rsidP="00CC4370">
      <w:pPr>
        <w:spacing w:after="0" w:line="360" w:lineRule="auto"/>
        <w:jc w:val="center"/>
        <w:rPr>
          <w:sz w:val="20"/>
          <w:szCs w:val="20"/>
          <w:lang w:eastAsia="en-US"/>
        </w:rPr>
      </w:pPr>
      <w:r>
        <w:rPr>
          <w:sz w:val="20"/>
          <w:szCs w:val="20"/>
          <w:lang w:eastAsia="en-US"/>
        </w:rPr>
        <w:t>Fonte: NBR 16537/2016 (tabela 3)</w:t>
      </w:r>
    </w:p>
    <w:p w14:paraId="700F0AC0" w14:textId="77777777" w:rsidR="00CC4370" w:rsidRDefault="00CC4370" w:rsidP="00E27FE5">
      <w:pPr>
        <w:spacing w:after="0" w:line="360" w:lineRule="auto"/>
        <w:jc w:val="center"/>
        <w:rPr>
          <w:sz w:val="20"/>
          <w:szCs w:val="20"/>
          <w:lang w:eastAsia="en-US"/>
        </w:rPr>
      </w:pPr>
    </w:p>
    <w:p w14:paraId="1C40EF3E" w14:textId="25FDDB8B" w:rsidR="00E27FE5" w:rsidRDefault="00CC4370" w:rsidP="00CC4370">
      <w:pPr>
        <w:autoSpaceDE w:val="0"/>
        <w:autoSpaceDN w:val="0"/>
        <w:adjustRightInd w:val="0"/>
        <w:jc w:val="both"/>
      </w:pPr>
      <w:r>
        <w:t>O dimensionamento dos relevos táteis de alerta e direcional, requisitos, especificações, contrastes de luminância, devem ser realizados conforme a NBR 16537/2016</w:t>
      </w:r>
    </w:p>
    <w:p w14:paraId="1502D501" w14:textId="77777777" w:rsidR="00E27FE5" w:rsidRPr="00CC4370" w:rsidRDefault="00E27FE5" w:rsidP="00CC437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15" w:name="_Toc49775836"/>
      <w:r w:rsidRPr="003E48E3">
        <w:t>Pintura em Piso</w:t>
      </w:r>
      <w:bookmarkEnd w:id="15"/>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3525A909" w14:textId="77777777" w:rsidR="00FB2AB4" w:rsidRDefault="00FB2AB4" w:rsidP="00536B32">
      <w:pPr>
        <w:jc w:val="both"/>
        <w:rPr>
          <w:bCs/>
        </w:rPr>
      </w:pPr>
    </w:p>
    <w:p w14:paraId="7376B8E5" w14:textId="77777777" w:rsidR="00FB2AB4" w:rsidRDefault="00FB2AB4" w:rsidP="00536B32">
      <w:pPr>
        <w:jc w:val="both"/>
        <w:rPr>
          <w:bCs/>
        </w:rPr>
      </w:pPr>
    </w:p>
    <w:p w14:paraId="2036CE96" w14:textId="21C3E6B7"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77777777"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6926B4" w14:textId="77777777" w:rsidR="00E16C22" w:rsidRPr="006D4981" w:rsidRDefault="00E16C22" w:rsidP="006D4981">
      <w:pPr>
        <w:pStyle w:val="Ttulo2"/>
      </w:pPr>
      <w:bookmarkStart w:id="16" w:name="_Hlk41651896"/>
      <w:bookmarkStart w:id="17" w:name="_Toc49775837"/>
      <w:r w:rsidRPr="006D4981">
        <w:t>Símbolo vaga P.C.D e Idoso.</w:t>
      </w:r>
      <w:bookmarkEnd w:id="17"/>
    </w:p>
    <w:p w14:paraId="5DFEBEE6" w14:textId="77777777" w:rsidR="006D4981" w:rsidRPr="006D4981" w:rsidRDefault="006D4981" w:rsidP="006D4981">
      <w:pPr>
        <w:pStyle w:val="Ttulo2"/>
        <w:numPr>
          <w:ilvl w:val="0"/>
          <w:numId w:val="0"/>
        </w:numPr>
        <w:ind w:left="720"/>
      </w:pPr>
    </w:p>
    <w:p w14:paraId="10EE72F8" w14:textId="162F9FE1" w:rsidR="00CA3A0D" w:rsidRPr="00CC4370" w:rsidRDefault="00CC4370" w:rsidP="00E16C22">
      <w:pPr>
        <w:jc w:val="both"/>
      </w:pPr>
      <w:r w:rsidRPr="00CC4370">
        <w:t>De acordo com a NBR 9050/2020</w:t>
      </w:r>
      <w:r w:rsidR="00E16C22" w:rsidRPr="00CC4370">
        <w:t>, a indica</w:t>
      </w:r>
      <w:r w:rsidR="00E16C22" w:rsidRPr="00CC4370">
        <w:rPr>
          <w:rFonts w:hint="eastAsia"/>
        </w:rPr>
        <w:t>çã</w:t>
      </w:r>
      <w:r w:rsidR="00E16C22" w:rsidRPr="00CC4370">
        <w:t>o de acessibilidade deve ser feita por meio do s</w:t>
      </w:r>
      <w:r w:rsidR="00E16C22" w:rsidRPr="00CC4370">
        <w:rPr>
          <w:rFonts w:hint="eastAsia"/>
        </w:rPr>
        <w:t>í</w:t>
      </w:r>
      <w:r w:rsidR="00E16C22" w:rsidRPr="00CC4370">
        <w:t xml:space="preserve">mbolo internacional de acesso - SIA. </w:t>
      </w:r>
    </w:p>
    <w:p w14:paraId="4A0FF3F0" w14:textId="2CD50111" w:rsidR="006D4981" w:rsidRPr="00CC4370" w:rsidRDefault="00E16C22" w:rsidP="00CC4370">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w:t>
      </w:r>
      <w:r w:rsidR="00CC4370" w:rsidRPr="00CC4370">
        <w:t xml:space="preserve">sobre fundo </w:t>
      </w:r>
      <w:r w:rsidRPr="00CC4370">
        <w:t xml:space="preserve"> azul</w:t>
      </w:r>
      <w:r w:rsidR="00CC4370">
        <w:t xml:space="preserve"> </w:t>
      </w:r>
      <w:r w:rsidR="00CC4370" w:rsidRPr="00CC4370">
        <w:t>(refer</w:t>
      </w:r>
      <w:r w:rsidR="00CC4370" w:rsidRPr="00CC4370">
        <w:rPr>
          <w:rFonts w:hint="eastAsia"/>
        </w:rPr>
        <w:t>ê</w:t>
      </w:r>
      <w:r w:rsidR="00CC4370" w:rsidRPr="00CC4370">
        <w:t>ncia</w:t>
      </w:r>
      <w:r w:rsidR="00CC4370">
        <w:t xml:space="preserve"> </w:t>
      </w:r>
      <w:r w:rsidR="00CC4370" w:rsidRPr="00CC4370">
        <w:t>Munsell 10B5/10 ou Pantone 2925 C</w:t>
      </w:r>
      <w:r w:rsidR="00CC4370">
        <w:t>).</w:t>
      </w:r>
      <w:r w:rsidRPr="00CC4370">
        <w:t xml:space="preserve"> </w:t>
      </w:r>
      <w:r w:rsidR="00CC4370" w:rsidRPr="00CC4370">
        <w:t>Este s</w:t>
      </w:r>
      <w:r w:rsidR="00CC4370" w:rsidRPr="00CC4370">
        <w:rPr>
          <w:rFonts w:hint="eastAsia"/>
        </w:rPr>
        <w:t>í</w:t>
      </w:r>
      <w:r w:rsidR="00CC4370" w:rsidRPr="00CC4370">
        <w:t>mbolo pode, opcionalmente, ser representado em branco</w:t>
      </w:r>
      <w:r w:rsidR="00CC4370">
        <w:t xml:space="preserve"> </w:t>
      </w:r>
      <w:r w:rsidR="00CC4370" w:rsidRPr="00CC4370">
        <w:t>e preto (pictograma branco sobre o fundo preto ou pictograma preto sobre fundo branco), e deve estar</w:t>
      </w:r>
      <w:r w:rsidR="00CC4370">
        <w:t xml:space="preserve"> </w:t>
      </w:r>
      <w:r w:rsidR="00CC4370" w:rsidRPr="00CC4370">
        <w:t xml:space="preserve">sempre voltado para o lado direito, conforme Figura </w:t>
      </w:r>
      <w:r w:rsidR="00CC4370">
        <w:t>abaixo</w:t>
      </w:r>
      <w:r w:rsidR="00CC4370" w:rsidRPr="00CC4370">
        <w:t>. Nenhuma modifica</w:t>
      </w:r>
      <w:r w:rsidR="00CC4370" w:rsidRPr="00CC4370">
        <w:rPr>
          <w:rFonts w:hint="eastAsia"/>
        </w:rPr>
        <w:t>çã</w:t>
      </w:r>
      <w:r w:rsidR="00CC4370" w:rsidRPr="00CC4370">
        <w:t>o, estiliza</w:t>
      </w:r>
      <w:r w:rsidR="00CC4370" w:rsidRPr="00CC4370">
        <w:rPr>
          <w:rFonts w:hint="eastAsia"/>
        </w:rPr>
        <w:t>çã</w:t>
      </w:r>
      <w:r w:rsidR="00CC4370" w:rsidRPr="00CC4370">
        <w:t>o ou adi</w:t>
      </w:r>
      <w:r w:rsidR="00CC4370" w:rsidRPr="00CC4370">
        <w:rPr>
          <w:rFonts w:hint="eastAsia"/>
        </w:rPr>
        <w:t>çã</w:t>
      </w:r>
      <w:r w:rsidR="00CC4370" w:rsidRPr="00CC4370">
        <w:t>o</w:t>
      </w:r>
      <w:r w:rsidR="00CC4370">
        <w:t xml:space="preserve"> </w:t>
      </w:r>
      <w:r w:rsidR="00CC4370" w:rsidRPr="00CC4370">
        <w:t>deve ser feita a estes s</w:t>
      </w:r>
      <w:r w:rsidR="00CC4370" w:rsidRPr="00CC4370">
        <w:rPr>
          <w:rFonts w:hint="eastAsia"/>
        </w:rPr>
        <w:t>í</w:t>
      </w:r>
      <w:r w:rsidR="00CC4370" w:rsidRPr="00CC4370">
        <w:t>mbolos.</w:t>
      </w:r>
    </w:p>
    <w:p w14:paraId="7668E2F1" w14:textId="77777777" w:rsidR="006D4981" w:rsidRDefault="006D4981" w:rsidP="00E16C22">
      <w:pPr>
        <w:jc w:val="both"/>
        <w:rPr>
          <w:bCs/>
        </w:rPr>
      </w:pPr>
    </w:p>
    <w:p w14:paraId="30D73714" w14:textId="7F2A7265" w:rsidR="00E16C22" w:rsidRDefault="00CC4370" w:rsidP="00E16C22">
      <w:pPr>
        <w:jc w:val="center"/>
        <w:rPr>
          <w:lang w:eastAsia="en-US"/>
        </w:rPr>
      </w:pPr>
      <w:r>
        <w:rPr>
          <w:noProof/>
        </w:rPr>
        <w:drawing>
          <wp:inline distT="0" distB="0" distL="0" distR="0" wp14:anchorId="1A738D1F" wp14:editId="53B692B4">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4B68DA19" w14:textId="17FB8917" w:rsidR="00E16C22" w:rsidRPr="00267ED9" w:rsidRDefault="00CC4370" w:rsidP="00E16C22">
      <w:pPr>
        <w:spacing w:after="0" w:line="360" w:lineRule="auto"/>
        <w:jc w:val="center"/>
        <w:rPr>
          <w:sz w:val="20"/>
          <w:szCs w:val="20"/>
          <w:lang w:eastAsia="en-US"/>
        </w:rPr>
      </w:pPr>
      <w:r>
        <w:rPr>
          <w:sz w:val="20"/>
          <w:szCs w:val="20"/>
          <w:lang w:eastAsia="en-US"/>
        </w:rPr>
        <w:t>Símbolo Internacional de acesso</w:t>
      </w:r>
    </w:p>
    <w:p w14:paraId="1083D723" w14:textId="2F529093" w:rsidR="00E16C22" w:rsidRDefault="00E16C22" w:rsidP="00E16C22">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9050/2020</w:t>
      </w:r>
    </w:p>
    <w:p w14:paraId="2CE11C54" w14:textId="77777777" w:rsidR="00E74933" w:rsidRDefault="00E74933" w:rsidP="00E16C22">
      <w:pPr>
        <w:spacing w:after="0" w:line="360" w:lineRule="auto"/>
        <w:jc w:val="center"/>
        <w:rPr>
          <w:sz w:val="20"/>
          <w:szCs w:val="20"/>
          <w:lang w:eastAsia="en-US"/>
        </w:rPr>
      </w:pPr>
    </w:p>
    <w:p w14:paraId="44E24E1F" w14:textId="77777777" w:rsidR="00FB2AB4" w:rsidRDefault="00FB2AB4" w:rsidP="008A60A5">
      <w:pPr>
        <w:rPr>
          <w:bCs/>
        </w:rPr>
      </w:pPr>
    </w:p>
    <w:p w14:paraId="53088859" w14:textId="38DBE669" w:rsidR="00E16C22" w:rsidRDefault="008A60A5" w:rsidP="008A60A5">
      <w:pPr>
        <w:rPr>
          <w:bCs/>
        </w:rPr>
      </w:pPr>
      <w:r>
        <w:rPr>
          <w:bCs/>
        </w:rPr>
        <w:t xml:space="preserve">Para sinalização da vaga de idoso, foi utilizado </w:t>
      </w:r>
      <w:r w:rsidR="00E16C22" w:rsidRPr="002B5500">
        <w:rPr>
          <w:bCs/>
        </w:rPr>
        <w:t xml:space="preserve">a </w:t>
      </w:r>
      <w:r w:rsidR="0023015A">
        <w:rPr>
          <w:b/>
          <w:sz w:val="22"/>
        </w:rPr>
        <w:t>Resolução 303/18 do CO</w:t>
      </w:r>
      <w:r w:rsidR="00EF1ED0">
        <w:rPr>
          <w:b/>
          <w:sz w:val="22"/>
        </w:rPr>
        <w:t>TRAN</w:t>
      </w:r>
      <w:r w:rsidR="003C1858" w:rsidRPr="008A60A5">
        <w:rPr>
          <w:sz w:val="22"/>
        </w:rPr>
        <w:t>,</w:t>
      </w:r>
      <w:r w:rsidRPr="008A60A5">
        <w:rPr>
          <w:sz w:val="22"/>
        </w:rPr>
        <w:t xml:space="preserve"> porém por falta de informação nesta resolução de como aplicar corretamente </w:t>
      </w:r>
      <w:r w:rsidR="00B57D3C">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963A344" w14:textId="77777777" w:rsidR="00E16C22" w:rsidRPr="002646B4" w:rsidRDefault="00E16C22" w:rsidP="00E16C22">
      <w:pPr>
        <w:pStyle w:val="PargrafodaLista"/>
        <w:numPr>
          <w:ilvl w:val="0"/>
          <w:numId w:val="19"/>
        </w:numPr>
        <w:jc w:val="both"/>
      </w:pPr>
      <w:r w:rsidRPr="002646B4">
        <w:t>Ser demarcadas por marca delimitadora de estacionamento regulamentado, com largura de 0,20m;</w:t>
      </w:r>
    </w:p>
    <w:p w14:paraId="4E7B0E84" w14:textId="77777777" w:rsidR="00E16C22" w:rsidRPr="002646B4" w:rsidRDefault="00E16C22" w:rsidP="00E16C22">
      <w:pPr>
        <w:pStyle w:val="PargrafodaLista"/>
        <w:numPr>
          <w:ilvl w:val="0"/>
          <w:numId w:val="19"/>
        </w:numPr>
        <w:jc w:val="both"/>
      </w:pPr>
      <w:r w:rsidRPr="002646B4">
        <w:t>Conter a legenda “IDOSO”</w:t>
      </w:r>
      <w:r w:rsidR="004F0771">
        <w:t xml:space="preserve"> na cor branca,</w:t>
      </w:r>
      <w:r w:rsidRPr="002646B4">
        <w:t xml:space="preserve"> com altura de letra de 0,40m e comprimento de 1,75m</w:t>
      </w:r>
      <w:r w:rsidR="00EF1ED0">
        <w:t xml:space="preserve"> e fundo azul</w:t>
      </w:r>
      <w:r w:rsidRPr="002646B4">
        <w:t>;</w:t>
      </w:r>
    </w:p>
    <w:p w14:paraId="61E8BB3D" w14:textId="77777777" w:rsidR="00E16C22" w:rsidRDefault="00E16C22" w:rsidP="00E16C22">
      <w:pPr>
        <w:pStyle w:val="PargrafodaLista"/>
        <w:numPr>
          <w:ilvl w:val="0"/>
          <w:numId w:val="19"/>
        </w:numPr>
        <w:jc w:val="both"/>
      </w:pPr>
      <w:r w:rsidRPr="002646B4">
        <w:t xml:space="preserve">Deve estar sempre voltada para o fluxo </w:t>
      </w:r>
      <w:r>
        <w:t>veicular e paralela ao meio fio;</w:t>
      </w:r>
    </w:p>
    <w:p w14:paraId="3863F278" w14:textId="77777777" w:rsidR="00E16C22" w:rsidRDefault="00E16C22" w:rsidP="00E16C22">
      <w:pPr>
        <w:spacing w:after="0" w:line="360" w:lineRule="auto"/>
        <w:jc w:val="center"/>
        <w:rPr>
          <w:sz w:val="20"/>
          <w:szCs w:val="20"/>
          <w:lang w:eastAsia="en-US"/>
        </w:rPr>
      </w:pPr>
      <w:r>
        <w:rPr>
          <w:noProof/>
        </w:rPr>
        <w:drawing>
          <wp:inline distT="0" distB="0" distL="0" distR="0" wp14:anchorId="5D896B24" wp14:editId="7BE0205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D59C13B" w14:textId="77777777" w:rsidR="00E16C22" w:rsidRPr="00267ED9" w:rsidRDefault="00E16C22" w:rsidP="00E16C22">
      <w:pPr>
        <w:spacing w:after="0" w:line="360" w:lineRule="auto"/>
        <w:jc w:val="center"/>
        <w:rPr>
          <w:sz w:val="20"/>
          <w:szCs w:val="20"/>
          <w:lang w:eastAsia="en-US"/>
        </w:rPr>
      </w:pPr>
      <w:r>
        <w:rPr>
          <w:sz w:val="20"/>
          <w:szCs w:val="20"/>
          <w:lang w:eastAsia="en-US"/>
        </w:rPr>
        <w:t>Sinalização Idoso</w:t>
      </w:r>
    </w:p>
    <w:p w14:paraId="2756D3E5" w14:textId="77777777" w:rsidR="00E16C22" w:rsidRDefault="00E16C22" w:rsidP="00E16C22">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18" w:name="_Toc49775838"/>
      <w:r w:rsidRPr="003E48E3">
        <w:t>Vaga P.C.D</w:t>
      </w:r>
      <w:bookmarkEnd w:id="18"/>
      <w:r w:rsidRPr="003E48E3">
        <w:t xml:space="preserve"> </w:t>
      </w:r>
    </w:p>
    <w:p w14:paraId="0BA045F6" w14:textId="77777777" w:rsidR="003E48E3" w:rsidRPr="003E48E3" w:rsidRDefault="003E48E3" w:rsidP="006D4981">
      <w:pPr>
        <w:pStyle w:val="Ttulo2"/>
        <w:numPr>
          <w:ilvl w:val="0"/>
          <w:numId w:val="0"/>
        </w:numPr>
      </w:pPr>
    </w:p>
    <w:p w14:paraId="1EA898EE" w14:textId="77777777" w:rsidR="00BB3CE5" w:rsidRDefault="00EF1ED0" w:rsidP="00BB3CE5">
      <w:pPr>
        <w:jc w:val="both"/>
        <w:rPr>
          <w:bCs/>
        </w:rPr>
      </w:pPr>
      <w:r>
        <w:rPr>
          <w:bCs/>
        </w:rPr>
        <w:t xml:space="preserve">Para a vaga </w:t>
      </w:r>
      <w:r w:rsidR="008A60A5">
        <w:rPr>
          <w:bCs/>
        </w:rPr>
        <w:t>acessível localizada na rua</w:t>
      </w:r>
      <w:r>
        <w:rPr>
          <w:bCs/>
        </w:rPr>
        <w:t xml:space="preserve">, foi utilizada </w:t>
      </w:r>
      <w:r w:rsidRPr="00EF1ED0">
        <w:rPr>
          <w:b/>
          <w:bCs/>
        </w:rPr>
        <w:t>o Manual de Sinalização – CET</w:t>
      </w:r>
      <w:r>
        <w:rPr>
          <w:bCs/>
        </w:rPr>
        <w:t>, pois este é o utilizado na região de São Paulo. Para</w:t>
      </w:r>
      <w:r w:rsidR="00BB3CE5">
        <w:rPr>
          <w:bCs/>
        </w:rPr>
        <w:t xml:space="preserve"> as vagas paralelas ao meio fio</w:t>
      </w:r>
      <w:r w:rsidR="003C1858">
        <w:rPr>
          <w:bCs/>
        </w:rPr>
        <w:t>, a largura da vaga deve ser no mínimo de 2,20m e seu comprimento mínimo de 5,0m</w:t>
      </w:r>
      <w:r w:rsidR="00E42EC2">
        <w:rPr>
          <w:bCs/>
        </w:rPr>
        <w:t>. De acordo com a NBR 9050, devido a vaga estar afastada da travessia de pedestre, deve contar com um espaço adicional (</w:t>
      </w:r>
      <w:r w:rsidR="003C1858">
        <w:rPr>
          <w:bCs/>
        </w:rPr>
        <w:t>marca de canalização</w:t>
      </w:r>
      <w:r w:rsidR="00E42EC2">
        <w:rPr>
          <w:bCs/>
        </w:rPr>
        <w:t>)</w:t>
      </w:r>
      <w:r w:rsidR="003C1858">
        <w:rPr>
          <w:bCs/>
        </w:rPr>
        <w:t xml:space="preserve"> na largura de 1,20m e comprimento </w:t>
      </w:r>
      <w:r w:rsidR="00E42EC2">
        <w:rPr>
          <w:bCs/>
        </w:rPr>
        <w:t xml:space="preserve">igual ao estabelecido pela vaga. </w:t>
      </w:r>
      <w:r w:rsidR="003C1858">
        <w:rPr>
          <w:bCs/>
        </w:rPr>
        <w:t>A marca delimitadora, composta de uma linha branca deve ter no mínimo 0,10m de largura, delimitando a vaga. O Símbolo S</w:t>
      </w:r>
      <w:r w:rsidR="004F0771">
        <w:rPr>
          <w:bCs/>
        </w:rPr>
        <w:t>IA deve se posicionar no meio da vaga.</w:t>
      </w:r>
    </w:p>
    <w:bookmarkEnd w:id="16"/>
    <w:p w14:paraId="48CF54B3" w14:textId="073F13F3" w:rsidR="00D65C99" w:rsidRDefault="00E42EC2" w:rsidP="00FB2AB4">
      <w:pPr>
        <w:jc w:val="both"/>
        <w:rPr>
          <w:bCs/>
        </w:rPr>
      </w:pPr>
      <w:r>
        <w:rPr>
          <w:bCs/>
        </w:rPr>
        <w:t xml:space="preserve">De acordo com o </w:t>
      </w:r>
      <w:r w:rsidRPr="00EF1ED0">
        <w:rPr>
          <w:b/>
          <w:bCs/>
        </w:rPr>
        <w:t>Manual de Sinalização – CET</w:t>
      </w:r>
      <w:r w:rsidRPr="00E42EC2">
        <w:rPr>
          <w:bCs/>
        </w:rPr>
        <w:t>, a vaga</w:t>
      </w:r>
      <w:r w:rsidR="003C264B">
        <w:rPr>
          <w:bCs/>
        </w:rPr>
        <w:t xml:space="preserve"> paralela ao fluxo veicular,</w:t>
      </w:r>
      <w:r w:rsidRPr="00E42EC2">
        <w:rPr>
          <w:bCs/>
        </w:rPr>
        <w:t xml:space="preserve"> pode ter dimensão mínima de</w:t>
      </w:r>
      <w:r w:rsidR="003C264B">
        <w:rPr>
          <w:bCs/>
        </w:rPr>
        <w:t xml:space="preserve"> largura de</w:t>
      </w:r>
      <w:r w:rsidRPr="00E42EC2">
        <w:rPr>
          <w:bCs/>
        </w:rPr>
        <w:t xml:space="preserve"> 2,20m</w:t>
      </w:r>
      <w:r w:rsidR="00B57D3C">
        <w:rPr>
          <w:bCs/>
        </w:rPr>
        <w:t xml:space="preserve"> x 5,00m</w:t>
      </w:r>
      <w:r>
        <w:rPr>
          <w:bCs/>
        </w:rPr>
        <w:t>.</w:t>
      </w:r>
    </w:p>
    <w:p w14:paraId="19ED152A" w14:textId="77777777" w:rsidR="00FB2AB4" w:rsidRPr="00FB2AB4" w:rsidRDefault="00FB2AB4" w:rsidP="00FB2AB4">
      <w:pPr>
        <w:jc w:val="both"/>
        <w:rPr>
          <w:bCs/>
        </w:rPr>
      </w:pPr>
    </w:p>
    <w:p w14:paraId="54F132D0" w14:textId="77777777" w:rsidR="0094489A" w:rsidRDefault="0094489A" w:rsidP="001F5C76">
      <w:pPr>
        <w:pStyle w:val="Ttulo2"/>
      </w:pPr>
      <w:bookmarkStart w:id="19" w:name="_Toc49775839"/>
      <w:r w:rsidRPr="003E48E3">
        <w:t>Vaga Idoso</w:t>
      </w:r>
      <w:bookmarkEnd w:id="19"/>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71CAC535" w14:textId="0012C1F5" w:rsidR="00D65C99" w:rsidRDefault="00D65C99" w:rsidP="0094489A">
      <w:pPr>
        <w:jc w:val="center"/>
      </w:pPr>
    </w:p>
    <w:p w14:paraId="4AABAB82" w14:textId="77777777" w:rsidR="00D65C99" w:rsidRDefault="00D65C99" w:rsidP="00D65C99">
      <w:pPr>
        <w:spacing w:after="0" w:line="360" w:lineRule="auto"/>
        <w:jc w:val="center"/>
        <w:rPr>
          <w:sz w:val="20"/>
          <w:szCs w:val="20"/>
          <w:lang w:eastAsia="en-US"/>
        </w:rPr>
      </w:pPr>
    </w:p>
    <w:p w14:paraId="36DF76FD" w14:textId="77777777" w:rsidR="00D65C99" w:rsidRDefault="00D65C99" w:rsidP="004A799D">
      <w:pPr>
        <w:spacing w:after="0" w:line="360" w:lineRule="auto"/>
        <w:jc w:val="center"/>
        <w:rPr>
          <w:sz w:val="20"/>
          <w:szCs w:val="20"/>
          <w:lang w:eastAsia="en-US"/>
        </w:rPr>
      </w:pP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20" w:name="_Toc49775840"/>
      <w:r w:rsidRPr="003E48E3">
        <w:t>Placa Estacionamento Exclusivo</w:t>
      </w:r>
      <w:bookmarkEnd w:id="20"/>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Sua base deverá ser um poste de aço galvanizado de 2”, com trava anti-giro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4040A020" w14:textId="2B9B09CA" w:rsidR="00A5793F" w:rsidRDefault="00A5793F" w:rsidP="00E74933">
      <w:pPr>
        <w:jc w:val="both"/>
        <w:rPr>
          <w:noProof/>
        </w:rPr>
      </w:pPr>
    </w:p>
    <w:p w14:paraId="75D347AC" w14:textId="4CE0B7C6" w:rsidR="00956351" w:rsidRDefault="00956351" w:rsidP="00E74933">
      <w:pPr>
        <w:jc w:val="both"/>
        <w:rPr>
          <w:noProof/>
        </w:rPr>
      </w:pPr>
    </w:p>
    <w:p w14:paraId="63F71513" w14:textId="77777777" w:rsidR="00FB2AB4" w:rsidRDefault="00FB2AB4" w:rsidP="00E74933">
      <w:pPr>
        <w:jc w:val="both"/>
        <w:rPr>
          <w:noProof/>
        </w:rPr>
      </w:pPr>
    </w:p>
    <w:p w14:paraId="177BBC90" w14:textId="1EC20E66" w:rsidR="00A5793F" w:rsidRDefault="00A5793F" w:rsidP="00E74933">
      <w:pPr>
        <w:jc w:val="both"/>
        <w:rPr>
          <w:noProof/>
        </w:rPr>
      </w:pPr>
    </w:p>
    <w:p w14:paraId="15AF2F88" w14:textId="77777777" w:rsidR="00FB2AB4" w:rsidRDefault="00FB2AB4"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0A83A30A" w14:textId="77777777" w:rsidR="00E74933" w:rsidRDefault="00E74933" w:rsidP="00F45738">
      <w:pPr>
        <w:pStyle w:val="Legenda"/>
      </w:pPr>
    </w:p>
    <w:p w14:paraId="7712744C" w14:textId="77777777" w:rsidR="00320365" w:rsidRDefault="00320365" w:rsidP="001F5C76">
      <w:pPr>
        <w:pStyle w:val="Ttulo2"/>
      </w:pPr>
      <w:bookmarkStart w:id="21" w:name="_Toc49775841"/>
      <w:r w:rsidRPr="003E48E3">
        <w:t>Piso Tátil Borracha Sintética</w:t>
      </w:r>
      <w:bookmarkEnd w:id="21"/>
    </w:p>
    <w:p w14:paraId="1A047442" w14:textId="77777777" w:rsidR="003E48E3" w:rsidRPr="003E48E3" w:rsidRDefault="003E48E3" w:rsidP="00E74933">
      <w:pPr>
        <w:pStyle w:val="Legenda"/>
        <w:rPr>
          <w:lang w:eastAsia="en-US"/>
        </w:rPr>
      </w:pPr>
    </w:p>
    <w:p w14:paraId="37ECCA24" w14:textId="022E58DA" w:rsidR="007019F5" w:rsidRDefault="007019F5" w:rsidP="007019F5">
      <w:pPr>
        <w:jc w:val="both"/>
      </w:pPr>
      <w:r>
        <w:t xml:space="preserve">Será utilizado o piso tátil direcional e de alerta de 25x25cm emborrachados, </w:t>
      </w:r>
      <w:r w:rsidRPr="009A3FDD">
        <w:rPr>
          <w:b/>
          <w:color w:val="FF0000"/>
        </w:rPr>
        <w:t xml:space="preserve">na cor </w:t>
      </w:r>
      <w:r w:rsidR="00AB11B0" w:rsidRPr="009A3FDD">
        <w:rPr>
          <w:b/>
          <w:color w:val="FF0000"/>
        </w:rPr>
        <w:t>vermelha</w:t>
      </w:r>
      <w:r w:rsidRPr="009A3FDD">
        <w:rPr>
          <w:color w:val="FF0000"/>
        </w:rPr>
        <w:t xml:space="preserve"> </w:t>
      </w:r>
      <w:r>
        <w:t xml:space="preserve">para garantir o contraste de luminância com o piso adjacente </w:t>
      </w:r>
      <w:r w:rsidR="00395035">
        <w:t>do piso existente na escola</w:t>
      </w:r>
      <w:r>
        <w:t>.</w:t>
      </w:r>
    </w:p>
    <w:p w14:paraId="128D7186" w14:textId="77777777" w:rsidR="00320365" w:rsidRDefault="00D91FF9" w:rsidP="00320365">
      <w:pPr>
        <w:jc w:val="both"/>
        <w:rPr>
          <w:lang w:eastAsia="en-US"/>
        </w:rPr>
      </w:pPr>
      <w:r>
        <w:rPr>
          <w:lang w:eastAsia="en-US"/>
        </w:rPr>
        <w:t xml:space="preserve">O </w:t>
      </w:r>
      <w:r w:rsidR="00320365">
        <w:rPr>
          <w:lang w:eastAsia="en-US"/>
        </w:rPr>
        <w:t xml:space="preserve">local </w:t>
      </w:r>
      <w:r>
        <w:rPr>
          <w:lang w:eastAsia="en-US"/>
        </w:rPr>
        <w:t xml:space="preserve">a ser instalado o piso tátil deverá ser </w:t>
      </w:r>
      <w:r w:rsidR="00320365">
        <w:rPr>
          <w:lang w:eastAsia="en-US"/>
        </w:rPr>
        <w:t xml:space="preserve">lavado com máquina de pressão (hidrojato), para tirar toda </w:t>
      </w:r>
      <w:r>
        <w:rPr>
          <w:lang w:eastAsia="en-US"/>
        </w:rPr>
        <w:t>a sujeira existente</w:t>
      </w:r>
      <w:r w:rsidR="00320365">
        <w:rPr>
          <w:lang w:eastAsia="en-US"/>
        </w:rPr>
        <w:t xml:space="preserve">. </w:t>
      </w:r>
    </w:p>
    <w:p w14:paraId="5748EC9B" w14:textId="77777777" w:rsidR="00AA2390" w:rsidRDefault="00AA2390" w:rsidP="00AA2390">
      <w:pPr>
        <w:jc w:val="both"/>
      </w:pPr>
      <w:r>
        <w:t>Para a colocação do piso tátil emborrachado:</w:t>
      </w:r>
    </w:p>
    <w:p w14:paraId="23A9E8BA" w14:textId="77777777" w:rsidR="00AA2390" w:rsidRDefault="00AA2390" w:rsidP="00AA2390">
      <w:pPr>
        <w:pStyle w:val="PargrafodaLista"/>
        <w:numPr>
          <w:ilvl w:val="0"/>
          <w:numId w:val="19"/>
        </w:numPr>
        <w:jc w:val="both"/>
      </w:pPr>
      <w:r>
        <w:t>Deverá seguir a paginação conforme projeto de acessibilidade;</w:t>
      </w:r>
    </w:p>
    <w:p w14:paraId="4851E90F" w14:textId="77777777" w:rsidR="00AA2390" w:rsidRDefault="00AA2390" w:rsidP="00AA2390">
      <w:pPr>
        <w:pStyle w:val="PargrafodaLista"/>
        <w:numPr>
          <w:ilvl w:val="0"/>
          <w:numId w:val="19"/>
        </w:numPr>
        <w:jc w:val="both"/>
      </w:pPr>
      <w:r>
        <w:t>Limpar a superfície de instalação, removendo poeira, detritos, graxas, tintas e manchas;</w:t>
      </w:r>
    </w:p>
    <w:p w14:paraId="0966B4DA" w14:textId="77777777" w:rsidR="00AA2390" w:rsidRDefault="00AA2390" w:rsidP="00AA2390">
      <w:pPr>
        <w:pStyle w:val="PargrafodaLista"/>
        <w:numPr>
          <w:ilvl w:val="0"/>
          <w:numId w:val="19"/>
        </w:numPr>
        <w:jc w:val="both"/>
      </w:pPr>
      <w:r>
        <w:t>Fazer uma marcação para orientar uma linha reta, podendo ser feita com o auxílio de linha, esquadro e fita adesiva;</w:t>
      </w:r>
    </w:p>
    <w:p w14:paraId="4434BEDA" w14:textId="77777777" w:rsidR="00AA2390" w:rsidRDefault="00AA2390" w:rsidP="00AA2390">
      <w:pPr>
        <w:pStyle w:val="PargrafodaLista"/>
        <w:numPr>
          <w:ilvl w:val="0"/>
          <w:numId w:val="19"/>
        </w:numPr>
        <w:jc w:val="both"/>
      </w:pPr>
      <w:r>
        <w:t>Aplicar;</w:t>
      </w:r>
    </w:p>
    <w:p w14:paraId="368A78C1" w14:textId="77777777" w:rsidR="00AA2390" w:rsidRDefault="00AA2390" w:rsidP="00AA2390">
      <w:pPr>
        <w:pStyle w:val="PargrafodaLista"/>
        <w:numPr>
          <w:ilvl w:val="0"/>
          <w:numId w:val="19"/>
        </w:numPr>
        <w:jc w:val="both"/>
      </w:pPr>
      <w:r>
        <w:t>Passar a Cola de Contato no piso tátil e no local a ser instalado dentro da escola;</w:t>
      </w:r>
    </w:p>
    <w:p w14:paraId="7947497E" w14:textId="77777777" w:rsidR="00AA2390" w:rsidRDefault="00AA2390" w:rsidP="00AA2390">
      <w:pPr>
        <w:pStyle w:val="PargrafodaLista"/>
        <w:numPr>
          <w:ilvl w:val="0"/>
          <w:numId w:val="19"/>
        </w:numPr>
        <w:jc w:val="both"/>
      </w:pPr>
      <w:r>
        <w:t>Fixar com argamassa colante AC III quando for instalado em área externa;</w:t>
      </w:r>
    </w:p>
    <w:p w14:paraId="3EDB6E9E" w14:textId="77777777" w:rsidR="00AA2390" w:rsidRDefault="00AA2390" w:rsidP="00AA2390">
      <w:pPr>
        <w:pStyle w:val="PargrafodaLista"/>
        <w:numPr>
          <w:ilvl w:val="0"/>
          <w:numId w:val="19"/>
        </w:numPr>
        <w:jc w:val="both"/>
      </w:pPr>
      <w:r>
        <w:t>Esperar o tempo de cura indicado na embalagem da cola;</w:t>
      </w:r>
    </w:p>
    <w:p w14:paraId="032F8961" w14:textId="77777777" w:rsidR="00AA2390" w:rsidRDefault="00AA2390" w:rsidP="00AA2390">
      <w:pPr>
        <w:pStyle w:val="PargrafodaLista"/>
        <w:numPr>
          <w:ilvl w:val="0"/>
          <w:numId w:val="19"/>
        </w:numPr>
        <w:jc w:val="both"/>
      </w:pPr>
      <w:r>
        <w:t>Fixar o piso no chão;</w:t>
      </w:r>
    </w:p>
    <w:p w14:paraId="51B609E1" w14:textId="7A2358F2" w:rsidR="00AA2390" w:rsidRDefault="00AA2390" w:rsidP="00AA2390">
      <w:pPr>
        <w:pStyle w:val="PargrafodaLista"/>
        <w:numPr>
          <w:ilvl w:val="0"/>
          <w:numId w:val="19"/>
        </w:numPr>
        <w:jc w:val="both"/>
      </w:pPr>
      <w:r w:rsidRPr="00202473">
        <w:t>As peças e instalação do piso devem seguir à risca as Normas Brasileiras Re</w:t>
      </w:r>
      <w:r>
        <w:t>gu</w:t>
      </w:r>
      <w:r w:rsidR="009A3FDD">
        <w:t>lamentadoras 9050 (NBR 9050/2020 e NBR 16537/2016</w:t>
      </w:r>
      <w:r>
        <w:t>).</w:t>
      </w:r>
    </w:p>
    <w:p w14:paraId="0D7BA916" w14:textId="77777777" w:rsidR="009A3FDD" w:rsidRDefault="009A3FDD" w:rsidP="009A3FDD">
      <w:pPr>
        <w:autoSpaceDE w:val="0"/>
        <w:autoSpaceDN w:val="0"/>
        <w:adjustRightInd w:val="0"/>
        <w:jc w:val="both"/>
      </w:pPr>
      <w:r>
        <w:t>O dimensionamento dos relevos táteis de alerta e direcional, requisitos, especificações, contrastes de luminância, devem ser realizados conforme a NBR 16537/2016</w:t>
      </w:r>
    </w:p>
    <w:p w14:paraId="5C127806" w14:textId="77777777" w:rsidR="009A3FDD" w:rsidRPr="00CC4370" w:rsidRDefault="009A3FDD" w:rsidP="009A3FDD">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6F91AC99" w14:textId="77777777" w:rsidR="00083A38" w:rsidRDefault="00083A38" w:rsidP="00320365">
      <w:pPr>
        <w:spacing w:after="0" w:line="360" w:lineRule="auto"/>
        <w:jc w:val="center"/>
        <w:rPr>
          <w:sz w:val="20"/>
          <w:szCs w:val="20"/>
          <w:lang w:eastAsia="en-US"/>
        </w:rPr>
      </w:pP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22" w:name="_Toc33168870"/>
      <w:bookmarkStart w:id="23" w:name="_Toc49775842"/>
      <w:r w:rsidRPr="003E48E3">
        <w:t>Corrimão</w:t>
      </w:r>
      <w:bookmarkEnd w:id="22"/>
      <w:bookmarkEnd w:id="23"/>
    </w:p>
    <w:p w14:paraId="0157EFDC" w14:textId="77777777" w:rsidR="00CA3A0D" w:rsidRDefault="00CA3A0D" w:rsidP="00CA3A0D">
      <w:pPr>
        <w:pStyle w:val="Legenda"/>
        <w:rPr>
          <w:lang w:eastAsia="en-US"/>
        </w:rPr>
      </w:pPr>
    </w:p>
    <w:p w14:paraId="25997CE7" w14:textId="05D1034F"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sidR="000867B3">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32C15BB0" w14:textId="77777777" w:rsidR="00AA2390" w:rsidRPr="00DC4943" w:rsidRDefault="00AA2390" w:rsidP="00AA2390">
      <w:pPr>
        <w:jc w:val="both"/>
        <w:rPr>
          <w:bdr w:val="none" w:sz="0" w:space="0" w:color="auto" w:frame="1"/>
        </w:rPr>
      </w:pPr>
      <w:r w:rsidRPr="00DC4943">
        <w:rPr>
          <w:bdr w:val="none" w:sz="0" w:space="0" w:color="auto" w:frame="1"/>
        </w:rPr>
        <w:t>Os tubos redondos dos corrimãos são em aço galvanizados, com pintura esmalte na cor azul frança, com diâmetro d</w:t>
      </w:r>
      <w:r>
        <w:rPr>
          <w:bdr w:val="none" w:sz="0" w:space="0" w:color="auto" w:frame="1"/>
        </w:rPr>
        <w:t>e 30mm e 45mm.</w:t>
      </w:r>
    </w:p>
    <w:p w14:paraId="0C5B7487" w14:textId="2B92190A" w:rsidR="009A3FDD" w:rsidRDefault="00AA2390" w:rsidP="009A3FDD">
      <w:pPr>
        <w:jc w:val="both"/>
        <w:rPr>
          <w:bdr w:val="none" w:sz="0" w:space="0" w:color="auto" w:frame="1"/>
        </w:rPr>
      </w:pPr>
      <w:r w:rsidRPr="009A3FDD">
        <w:rPr>
          <w:bdr w:val="none" w:sz="0" w:space="0" w:color="auto" w:frame="1"/>
        </w:rPr>
        <w:t>Os corrimãos serão acoplados aos guarda corpos e</w:t>
      </w:r>
      <w:r w:rsidR="009A3FDD" w:rsidRPr="009A3FDD">
        <w:rPr>
          <w:bdr w:val="none" w:sz="0" w:space="0" w:color="auto" w:frame="1"/>
        </w:rPr>
        <w:t xml:space="preserve"> devem ser construídos com material rígido.</w:t>
      </w:r>
      <w:r w:rsidRPr="009A3FDD">
        <w:rPr>
          <w:bdr w:val="none" w:sz="0" w:space="0" w:color="auto" w:frame="1"/>
        </w:rPr>
        <w:t xml:space="preserve"> </w:t>
      </w:r>
      <w:r w:rsidR="009A3FDD" w:rsidRPr="009A3FDD">
        <w:rPr>
          <w:bdr w:val="none" w:sz="0" w:space="0" w:color="auto" w:frame="1"/>
        </w:rPr>
        <w:t xml:space="preserve">Devem ser firmemente fixados </w:t>
      </w:r>
      <w:r w:rsidR="009A3FDD" w:rsidRPr="009A3FDD">
        <w:rPr>
          <w:rFonts w:hint="eastAsia"/>
          <w:bdr w:val="none" w:sz="0" w:space="0" w:color="auto" w:frame="1"/>
        </w:rPr>
        <w:t>à</w:t>
      </w:r>
      <w:r w:rsidR="009A3FDD" w:rsidRPr="009A3FDD">
        <w:rPr>
          <w:bdr w:val="none" w:sz="0" w:space="0" w:color="auto" w:frame="1"/>
        </w:rPr>
        <w:t xml:space="preserve">s paredes ou </w:t>
      </w:r>
      <w:r w:rsidR="009A3FDD" w:rsidRPr="009A3FDD">
        <w:rPr>
          <w:rFonts w:hint="eastAsia"/>
          <w:bdr w:val="none" w:sz="0" w:space="0" w:color="auto" w:frame="1"/>
        </w:rPr>
        <w:t>à</w:t>
      </w:r>
      <w:r w:rsidR="009A3FDD" w:rsidRPr="009A3FDD">
        <w:rPr>
          <w:bdr w:val="none" w:sz="0" w:space="0" w:color="auto" w:frame="1"/>
        </w:rPr>
        <w:t>s barras de suporte, garantindo condi</w:t>
      </w:r>
      <w:r w:rsidR="009A3FDD" w:rsidRPr="009A3FDD">
        <w:rPr>
          <w:rFonts w:hint="eastAsia"/>
          <w:bdr w:val="none" w:sz="0" w:space="0" w:color="auto" w:frame="1"/>
        </w:rPr>
        <w:t>çõ</w:t>
      </w:r>
      <w:r w:rsidR="009A3FDD" w:rsidRPr="009A3FDD">
        <w:rPr>
          <w:bdr w:val="none" w:sz="0" w:space="0" w:color="auto" w:frame="1"/>
        </w:rPr>
        <w:t>es seguras de</w:t>
      </w:r>
      <w:r w:rsidR="009A3FDD">
        <w:rPr>
          <w:bdr w:val="none" w:sz="0" w:space="0" w:color="auto" w:frame="1"/>
        </w:rPr>
        <w:t xml:space="preserve"> </w:t>
      </w:r>
      <w:r w:rsidR="009A3FDD" w:rsidRPr="009A3FDD">
        <w:rPr>
          <w:bdr w:val="none" w:sz="0" w:space="0" w:color="auto" w:frame="1"/>
        </w:rPr>
        <w:t>utiliza</w:t>
      </w:r>
      <w:r w:rsidR="009A3FDD" w:rsidRPr="009A3FDD">
        <w:rPr>
          <w:rFonts w:hint="eastAsia"/>
          <w:bdr w:val="none" w:sz="0" w:space="0" w:color="auto" w:frame="1"/>
        </w:rPr>
        <w:t>çã</w:t>
      </w:r>
      <w:r w:rsidR="009A3FDD" w:rsidRPr="009A3FDD">
        <w:rPr>
          <w:bdr w:val="none" w:sz="0" w:space="0" w:color="auto" w:frame="1"/>
        </w:rPr>
        <w:t>o</w:t>
      </w:r>
      <w:r w:rsidR="009A3FDD">
        <w:rPr>
          <w:bdr w:val="none" w:sz="0" w:space="0" w:color="auto" w:frame="1"/>
        </w:rPr>
        <w:t>.</w:t>
      </w:r>
    </w:p>
    <w:p w14:paraId="1ED75EBD" w14:textId="5D988EE7" w:rsidR="009A3FDD" w:rsidRDefault="009A3FDD" w:rsidP="009A3FDD">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46E04E7F" w14:textId="147C424D" w:rsidR="00AA2390" w:rsidRPr="009A3FDD" w:rsidRDefault="009A3FDD" w:rsidP="009A3FDD">
      <w:pPr>
        <w:jc w:val="both"/>
        <w:rPr>
          <w:bdr w:val="none" w:sz="0" w:space="0" w:color="auto" w:frame="1"/>
        </w:rPr>
      </w:pPr>
      <w:r>
        <w:rPr>
          <w:bdr w:val="none" w:sz="0" w:space="0" w:color="auto" w:frame="1"/>
        </w:rPr>
        <w:t>De acordo com a NBR 9050/2020</w:t>
      </w:r>
      <w:r w:rsidR="00AA2390" w:rsidRPr="009A3FDD">
        <w:rPr>
          <w:bdr w:val="none" w:sz="0" w:space="0" w:color="auto" w:frame="1"/>
        </w:rPr>
        <w:t xml:space="preserve">, </w:t>
      </w:r>
      <w:r w:rsidRPr="009A3FDD">
        <w:rPr>
          <w:bdr w:val="none" w:sz="0" w:space="0" w:color="auto" w:frame="1"/>
        </w:rPr>
        <w:t>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sidR="00332B21">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sidR="00332B21">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sidR="00332B21">
        <w:rPr>
          <w:bdr w:val="none" w:sz="0" w:space="0" w:color="auto" w:frame="1"/>
        </w:rPr>
        <w:t xml:space="preserve"> </w:t>
      </w:r>
      <w:r w:rsidRPr="009A3FDD">
        <w:rPr>
          <w:bdr w:val="none" w:sz="0" w:space="0" w:color="auto" w:frame="1"/>
        </w:rPr>
        <w:t>atender 6.9.4.1 ou 6.9.4.2</w:t>
      </w:r>
      <w:r w:rsidR="00332B21">
        <w:rPr>
          <w:bdr w:val="none" w:sz="0" w:space="0" w:color="auto" w:frame="1"/>
        </w:rPr>
        <w:t xml:space="preserve"> NBR 9050/2020.</w:t>
      </w:r>
    </w:p>
    <w:p w14:paraId="1D71DADF" w14:textId="77777777" w:rsidR="00332B21" w:rsidRDefault="00332B21" w:rsidP="00AA2390">
      <w:pPr>
        <w:jc w:val="both"/>
        <w:rPr>
          <w:bdr w:val="none" w:sz="0" w:space="0" w:color="auto" w:frame="1"/>
        </w:rPr>
      </w:pPr>
    </w:p>
    <w:p w14:paraId="29C0EE02" w14:textId="7CBF2B07" w:rsidR="00332B21" w:rsidRDefault="00332B21" w:rsidP="00AA2390">
      <w:pPr>
        <w:jc w:val="both"/>
        <w:rPr>
          <w:bdr w:val="none" w:sz="0" w:space="0" w:color="auto" w:frame="1"/>
        </w:rPr>
      </w:pPr>
    </w:p>
    <w:p w14:paraId="4CE29557" w14:textId="2B8816BB" w:rsidR="00FB2AB4" w:rsidRDefault="00FB2AB4" w:rsidP="00AA2390">
      <w:pPr>
        <w:jc w:val="both"/>
        <w:rPr>
          <w:bdr w:val="none" w:sz="0" w:space="0" w:color="auto" w:frame="1"/>
        </w:rPr>
      </w:pPr>
    </w:p>
    <w:p w14:paraId="1EDCBB88" w14:textId="151321B5" w:rsidR="00FB2AB4" w:rsidRDefault="00FB2AB4" w:rsidP="00AA2390">
      <w:pPr>
        <w:jc w:val="both"/>
        <w:rPr>
          <w:bdr w:val="none" w:sz="0" w:space="0" w:color="auto" w:frame="1"/>
        </w:rPr>
      </w:pPr>
    </w:p>
    <w:p w14:paraId="1A00D34E" w14:textId="2CB713CE" w:rsidR="00FB2AB4" w:rsidRDefault="00FB2AB4" w:rsidP="00AA2390">
      <w:pPr>
        <w:jc w:val="both"/>
        <w:rPr>
          <w:bdr w:val="none" w:sz="0" w:space="0" w:color="auto" w:frame="1"/>
        </w:rPr>
      </w:pPr>
    </w:p>
    <w:p w14:paraId="067F8FB8" w14:textId="66B93D10" w:rsidR="00FB2AB4" w:rsidRDefault="00FB2AB4" w:rsidP="00AA2390">
      <w:pPr>
        <w:jc w:val="both"/>
        <w:rPr>
          <w:bdr w:val="none" w:sz="0" w:space="0" w:color="auto" w:frame="1"/>
        </w:rPr>
      </w:pPr>
    </w:p>
    <w:p w14:paraId="6B6889FE" w14:textId="2482C6CB" w:rsidR="00FB2AB4" w:rsidRDefault="00FB2AB4" w:rsidP="00AA2390">
      <w:pPr>
        <w:jc w:val="both"/>
        <w:rPr>
          <w:bdr w:val="none" w:sz="0" w:space="0" w:color="auto" w:frame="1"/>
        </w:rPr>
      </w:pPr>
    </w:p>
    <w:p w14:paraId="4811146A" w14:textId="524908F6" w:rsidR="00FB2AB4" w:rsidRDefault="00FB2AB4" w:rsidP="00AA2390">
      <w:pPr>
        <w:jc w:val="both"/>
        <w:rPr>
          <w:bdr w:val="none" w:sz="0" w:space="0" w:color="auto" w:frame="1"/>
        </w:rPr>
      </w:pPr>
    </w:p>
    <w:p w14:paraId="56E9B921" w14:textId="5F70192D" w:rsidR="00FB2AB4" w:rsidRDefault="00FB2AB4" w:rsidP="00AA2390">
      <w:pPr>
        <w:jc w:val="both"/>
        <w:rPr>
          <w:bdr w:val="none" w:sz="0" w:space="0" w:color="auto" w:frame="1"/>
        </w:rPr>
      </w:pPr>
    </w:p>
    <w:p w14:paraId="6A82CCA7" w14:textId="36F225CB" w:rsidR="00FB2AB4" w:rsidRDefault="00FB2AB4" w:rsidP="00AA2390">
      <w:pPr>
        <w:jc w:val="both"/>
        <w:rPr>
          <w:bdr w:val="none" w:sz="0" w:space="0" w:color="auto" w:frame="1"/>
        </w:rPr>
      </w:pPr>
    </w:p>
    <w:p w14:paraId="02A0B1A5" w14:textId="77777777" w:rsidR="00FB2AB4" w:rsidRDefault="00FB2AB4" w:rsidP="00AA2390">
      <w:pPr>
        <w:jc w:val="both"/>
        <w:rPr>
          <w:bdr w:val="none" w:sz="0" w:space="0" w:color="auto" w:frame="1"/>
        </w:rPr>
      </w:pPr>
    </w:p>
    <w:p w14:paraId="2C177FDA" w14:textId="77777777" w:rsidR="00332B21" w:rsidRDefault="00332B21" w:rsidP="00AA2390">
      <w:pPr>
        <w:jc w:val="both"/>
        <w:rPr>
          <w:bdr w:val="none" w:sz="0" w:space="0" w:color="auto" w:frame="1"/>
        </w:rPr>
      </w:pPr>
    </w:p>
    <w:p w14:paraId="700D66AB" w14:textId="4C25BFCB" w:rsidR="00332B21" w:rsidRDefault="00332B21" w:rsidP="00332B21">
      <w:pPr>
        <w:jc w:val="center"/>
        <w:rPr>
          <w:bdr w:val="none" w:sz="0" w:space="0" w:color="auto" w:frame="1"/>
        </w:rPr>
      </w:pPr>
      <w:r>
        <w:rPr>
          <w:noProof/>
        </w:rPr>
        <w:drawing>
          <wp:inline distT="0" distB="0" distL="0" distR="0" wp14:anchorId="1445DA60" wp14:editId="3C6CC3FC">
            <wp:extent cx="6155613" cy="4242391"/>
            <wp:effectExtent l="0" t="0" r="0" b="635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148" b="-1"/>
                    <a:stretch/>
                  </pic:blipFill>
                  <pic:spPr bwMode="auto">
                    <a:xfrm>
                      <a:off x="0" y="0"/>
                      <a:ext cx="6162375" cy="4247052"/>
                    </a:xfrm>
                    <a:prstGeom prst="rect">
                      <a:avLst/>
                    </a:prstGeom>
                    <a:ln>
                      <a:noFill/>
                    </a:ln>
                    <a:extLst>
                      <a:ext uri="{53640926-AAD7-44D8-BBD7-CCE9431645EC}">
                        <a14:shadowObscured xmlns:a14="http://schemas.microsoft.com/office/drawing/2010/main"/>
                      </a:ext>
                    </a:extLst>
                  </pic:spPr>
                </pic:pic>
              </a:graphicData>
            </a:graphic>
          </wp:inline>
        </w:drawing>
      </w:r>
    </w:p>
    <w:p w14:paraId="5F3BA1D7" w14:textId="329EE9AF" w:rsidR="00332B21" w:rsidRDefault="00332B21" w:rsidP="00332B21">
      <w:pPr>
        <w:jc w:val="center"/>
        <w:rPr>
          <w:bdr w:val="none" w:sz="0" w:space="0" w:color="auto" w:frame="1"/>
        </w:rPr>
      </w:pPr>
      <w:r>
        <w:rPr>
          <w:noProof/>
        </w:rPr>
        <w:drawing>
          <wp:inline distT="0" distB="0" distL="0" distR="0" wp14:anchorId="7208F972" wp14:editId="5C3D16E9">
            <wp:extent cx="6114282" cy="3157040"/>
            <wp:effectExtent l="0" t="0" r="127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5334" cy="3162747"/>
                    </a:xfrm>
                    <a:prstGeom prst="rect">
                      <a:avLst/>
                    </a:prstGeom>
                  </pic:spPr>
                </pic:pic>
              </a:graphicData>
            </a:graphic>
          </wp:inline>
        </w:drawing>
      </w:r>
    </w:p>
    <w:p w14:paraId="3255A666" w14:textId="6BF0F064" w:rsidR="00332B21" w:rsidRPr="00916815" w:rsidRDefault="00332B21" w:rsidP="00332B21">
      <w:pPr>
        <w:spacing w:line="240" w:lineRule="auto"/>
        <w:jc w:val="center"/>
        <w:rPr>
          <w:sz w:val="20"/>
          <w:szCs w:val="20"/>
          <w:lang w:eastAsia="en-US"/>
        </w:rPr>
      </w:pPr>
      <w:r>
        <w:rPr>
          <w:sz w:val="20"/>
          <w:szCs w:val="20"/>
          <w:lang w:eastAsia="en-US"/>
        </w:rPr>
        <w:t>Corrimãos em escada e rampa</w:t>
      </w:r>
    </w:p>
    <w:p w14:paraId="1ADD70D2" w14:textId="6BF74286" w:rsidR="00332B21" w:rsidRDefault="00332B21" w:rsidP="00332B21">
      <w:pPr>
        <w:spacing w:after="0" w:line="240" w:lineRule="auto"/>
        <w:jc w:val="center"/>
        <w:rPr>
          <w:sz w:val="20"/>
          <w:szCs w:val="20"/>
          <w:lang w:eastAsia="en-US"/>
        </w:rPr>
      </w:pPr>
      <w:r>
        <w:rPr>
          <w:sz w:val="20"/>
          <w:szCs w:val="20"/>
          <w:lang w:eastAsia="en-US"/>
        </w:rPr>
        <w:t>Fonte: NBR 9050/2020</w:t>
      </w:r>
    </w:p>
    <w:p w14:paraId="15779D71" w14:textId="77777777" w:rsidR="00332B21" w:rsidRDefault="00332B21" w:rsidP="00332B21">
      <w:pPr>
        <w:jc w:val="center"/>
        <w:rPr>
          <w:bdr w:val="none" w:sz="0" w:space="0" w:color="auto" w:frame="1"/>
        </w:rPr>
      </w:pPr>
    </w:p>
    <w:p w14:paraId="2C753ABF" w14:textId="77777777" w:rsidR="00332B21" w:rsidRDefault="00332B21" w:rsidP="00AA2390">
      <w:pPr>
        <w:jc w:val="both"/>
        <w:rPr>
          <w:bdr w:val="none" w:sz="0" w:space="0" w:color="auto" w:frame="1"/>
        </w:rPr>
      </w:pPr>
    </w:p>
    <w:p w14:paraId="26302B51" w14:textId="4D28ACAD" w:rsidR="00AA2390" w:rsidRDefault="00AA2390" w:rsidP="00AA239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FA795A" w14:textId="77777777" w:rsidR="00AA2390" w:rsidRDefault="00AA2390" w:rsidP="00AA239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440E2AA4" w14:textId="77777777" w:rsidR="00AA2390" w:rsidRDefault="00AA2390" w:rsidP="00AA2390">
      <w:pPr>
        <w:autoSpaceDE w:val="0"/>
        <w:autoSpaceDN w:val="0"/>
        <w:adjustRightInd w:val="0"/>
        <w:spacing w:after="0" w:line="240" w:lineRule="auto"/>
        <w:jc w:val="both"/>
        <w:rPr>
          <w:bdr w:val="none" w:sz="0" w:space="0" w:color="auto" w:frame="1"/>
        </w:rPr>
      </w:pPr>
    </w:p>
    <w:p w14:paraId="6E86B137" w14:textId="22F9BB73" w:rsidR="00AA2390" w:rsidRDefault="00AA2390" w:rsidP="00AA2390">
      <w:pPr>
        <w:jc w:val="both"/>
        <w:rPr>
          <w:lang w:eastAsia="en-US"/>
        </w:rPr>
      </w:pPr>
      <w:r>
        <w:rPr>
          <w:lang w:eastAsia="en-US"/>
        </w:rPr>
        <w:t>De acordo com a NBR 9050</w:t>
      </w:r>
      <w:r w:rsidR="00332B21">
        <w:rPr>
          <w:lang w:eastAsia="en-US"/>
        </w:rPr>
        <w:t>/2020</w:t>
      </w:r>
      <w:r>
        <w:rPr>
          <w:lang w:eastAsia="en-US"/>
        </w:rPr>
        <w:t>,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0496A70" w14:textId="20257163" w:rsidR="00AA2390" w:rsidRDefault="00AA2390" w:rsidP="00AA2390">
      <w:pPr>
        <w:jc w:val="both"/>
        <w:rPr>
          <w:lang w:eastAsia="en-US"/>
        </w:rPr>
      </w:pPr>
      <w:r>
        <w:rPr>
          <w:lang w:eastAsia="en-US"/>
        </w:rPr>
        <w:t>O corrimão deverá ter de 3 a 4 cm de diâmetro, afastado de qualquer parede ou obstáculo 4cm no mínimo, em cor contrastante.</w:t>
      </w:r>
    </w:p>
    <w:p w14:paraId="7DB96DE7" w14:textId="4DBA1FF8" w:rsidR="00AE2D87" w:rsidRDefault="00AE2D87" w:rsidP="00083A38">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5358A2BD" w14:textId="0D72B603" w:rsidR="00CA3A0D" w:rsidRDefault="00CA3A0D" w:rsidP="001F5C76">
      <w:pPr>
        <w:pStyle w:val="Ttulo2"/>
      </w:pPr>
      <w:bookmarkStart w:id="24" w:name="_Toc33168871"/>
      <w:bookmarkStart w:id="25" w:name="_Toc49775843"/>
      <w:r w:rsidRPr="003E48E3">
        <w:t>Sinaliz</w:t>
      </w:r>
      <w:bookmarkEnd w:id="24"/>
      <w:r w:rsidR="00332B21">
        <w:t>ação de pavimento</w:t>
      </w:r>
      <w:bookmarkEnd w:id="25"/>
    </w:p>
    <w:p w14:paraId="0A681736" w14:textId="77777777" w:rsidR="00CA3A0D" w:rsidRPr="003E48E3" w:rsidRDefault="00CA3A0D" w:rsidP="00CA3A0D">
      <w:pPr>
        <w:pStyle w:val="Legenda"/>
        <w:rPr>
          <w:lang w:eastAsia="en-US"/>
        </w:rPr>
      </w:pPr>
    </w:p>
    <w:p w14:paraId="372464FE" w14:textId="290AC6CB" w:rsidR="00CA3A0D" w:rsidRDefault="00332B21" w:rsidP="00332B2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D792786" w14:textId="42F3ADD7" w:rsidR="00332B21" w:rsidRDefault="00332B21" w:rsidP="00332B21">
      <w:pPr>
        <w:jc w:val="center"/>
        <w:rPr>
          <w:lang w:eastAsia="en-US"/>
        </w:rPr>
      </w:pPr>
      <w:r>
        <w:rPr>
          <w:noProof/>
        </w:rPr>
        <w:drawing>
          <wp:inline distT="0" distB="0" distL="0" distR="0" wp14:anchorId="1960F729" wp14:editId="67D7DC2C">
            <wp:extent cx="4805838" cy="232853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17432" cy="2334148"/>
                    </a:xfrm>
                    <a:prstGeom prst="rect">
                      <a:avLst/>
                    </a:prstGeom>
                  </pic:spPr>
                </pic:pic>
              </a:graphicData>
            </a:graphic>
          </wp:inline>
        </w:drawing>
      </w:r>
    </w:p>
    <w:p w14:paraId="0A433952" w14:textId="58C355DE" w:rsidR="00CA3A0D" w:rsidRPr="00267ED9" w:rsidRDefault="00332B21" w:rsidP="00CA3A0D">
      <w:pPr>
        <w:spacing w:after="0" w:line="360" w:lineRule="auto"/>
        <w:jc w:val="center"/>
        <w:rPr>
          <w:sz w:val="20"/>
          <w:szCs w:val="20"/>
          <w:lang w:eastAsia="en-US"/>
        </w:rPr>
      </w:pPr>
      <w:r>
        <w:rPr>
          <w:sz w:val="20"/>
          <w:szCs w:val="20"/>
          <w:lang w:eastAsia="en-US"/>
        </w:rPr>
        <w:t>Sinalização de corrimão/Vista superior/Figura 63 da NBR 9050/2020</w:t>
      </w:r>
    </w:p>
    <w:p w14:paraId="4FFAB87C" w14:textId="283A1C30" w:rsidR="00CA3A0D" w:rsidRDefault="00332B21" w:rsidP="00CA3A0D">
      <w:pPr>
        <w:spacing w:after="0" w:line="360" w:lineRule="auto"/>
        <w:jc w:val="center"/>
        <w:rPr>
          <w:sz w:val="20"/>
          <w:szCs w:val="20"/>
          <w:lang w:eastAsia="en-US"/>
        </w:rPr>
      </w:pPr>
      <w:r>
        <w:rPr>
          <w:sz w:val="20"/>
          <w:szCs w:val="20"/>
          <w:lang w:eastAsia="en-US"/>
        </w:rPr>
        <w:t>Fonte: NBR 9050/2020</w:t>
      </w:r>
    </w:p>
    <w:p w14:paraId="7121D7C1" w14:textId="69CBB2B3" w:rsidR="00CA3A0D" w:rsidRDefault="00CA3A0D" w:rsidP="00083A38">
      <w:pPr>
        <w:spacing w:after="0" w:line="360" w:lineRule="auto"/>
        <w:rPr>
          <w:sz w:val="20"/>
          <w:szCs w:val="20"/>
          <w:lang w:eastAsia="en-US"/>
        </w:rPr>
      </w:pPr>
    </w:p>
    <w:p w14:paraId="469359DE" w14:textId="1DEB6627" w:rsidR="00FB2AB4" w:rsidRDefault="00FB2AB4" w:rsidP="00083A38">
      <w:pPr>
        <w:spacing w:after="0" w:line="360" w:lineRule="auto"/>
        <w:rPr>
          <w:sz w:val="20"/>
          <w:szCs w:val="20"/>
          <w:lang w:eastAsia="en-US"/>
        </w:rPr>
      </w:pPr>
    </w:p>
    <w:p w14:paraId="6ABAAB1A" w14:textId="1642E27C" w:rsidR="00FB2AB4" w:rsidRDefault="00FB2AB4" w:rsidP="00083A38">
      <w:pPr>
        <w:spacing w:after="0" w:line="360" w:lineRule="auto"/>
        <w:rPr>
          <w:sz w:val="20"/>
          <w:szCs w:val="20"/>
          <w:lang w:eastAsia="en-US"/>
        </w:rPr>
      </w:pPr>
    </w:p>
    <w:p w14:paraId="1EF760F4" w14:textId="77777777" w:rsidR="00FB2AB4" w:rsidRDefault="00FB2AB4" w:rsidP="00083A38">
      <w:pPr>
        <w:spacing w:after="0" w:line="360" w:lineRule="auto"/>
        <w:rPr>
          <w:sz w:val="20"/>
          <w:szCs w:val="20"/>
          <w:lang w:eastAsia="en-US"/>
        </w:rPr>
      </w:pPr>
    </w:p>
    <w:p w14:paraId="3A5F07D7" w14:textId="0E7BF95A" w:rsidR="00CA3A0D" w:rsidRDefault="00332B21" w:rsidP="00CA3A0D">
      <w:pPr>
        <w:spacing w:after="0" w:line="360" w:lineRule="auto"/>
        <w:jc w:val="center"/>
        <w:rPr>
          <w:sz w:val="20"/>
          <w:szCs w:val="20"/>
          <w:lang w:eastAsia="en-US"/>
        </w:rPr>
      </w:pPr>
      <w:r>
        <w:rPr>
          <w:noProof/>
        </w:rPr>
        <w:drawing>
          <wp:inline distT="0" distB="0" distL="0" distR="0" wp14:anchorId="4519B5E1" wp14:editId="7D5476E7">
            <wp:extent cx="6645910" cy="3608070"/>
            <wp:effectExtent l="0" t="0" r="254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3608070"/>
                    </a:xfrm>
                    <a:prstGeom prst="rect">
                      <a:avLst/>
                    </a:prstGeom>
                  </pic:spPr>
                </pic:pic>
              </a:graphicData>
            </a:graphic>
          </wp:inline>
        </w:drawing>
      </w:r>
    </w:p>
    <w:p w14:paraId="6E075BE6" w14:textId="7BE9B4C0" w:rsidR="00332B21" w:rsidRPr="00267ED9" w:rsidRDefault="00332B21" w:rsidP="00332B21">
      <w:pPr>
        <w:spacing w:after="0" w:line="360" w:lineRule="auto"/>
        <w:jc w:val="center"/>
        <w:rPr>
          <w:sz w:val="20"/>
          <w:szCs w:val="20"/>
          <w:lang w:eastAsia="en-US"/>
        </w:rPr>
      </w:pPr>
      <w:r>
        <w:rPr>
          <w:sz w:val="20"/>
          <w:szCs w:val="20"/>
          <w:lang w:eastAsia="en-US"/>
        </w:rPr>
        <w:t>Sinalização de pavimento/Vista lateral/Figura 64 da NBR 9050/2020</w:t>
      </w:r>
    </w:p>
    <w:p w14:paraId="2B5D8975" w14:textId="77777777" w:rsidR="00332B21" w:rsidRDefault="00332B21" w:rsidP="00332B21">
      <w:pPr>
        <w:spacing w:after="0" w:line="360" w:lineRule="auto"/>
        <w:jc w:val="center"/>
        <w:rPr>
          <w:sz w:val="20"/>
          <w:szCs w:val="20"/>
          <w:lang w:eastAsia="en-US"/>
        </w:rPr>
      </w:pPr>
      <w:r>
        <w:rPr>
          <w:sz w:val="20"/>
          <w:szCs w:val="20"/>
          <w:lang w:eastAsia="en-US"/>
        </w:rPr>
        <w:t>Fonte: NBR 9050/2020</w:t>
      </w:r>
    </w:p>
    <w:p w14:paraId="637962D0" w14:textId="77777777" w:rsidR="00AA2390" w:rsidRDefault="00AA2390" w:rsidP="00CA3A0D">
      <w:pPr>
        <w:spacing w:after="0" w:line="360" w:lineRule="auto"/>
        <w:jc w:val="center"/>
        <w:rPr>
          <w:sz w:val="20"/>
          <w:szCs w:val="20"/>
          <w:lang w:eastAsia="en-US"/>
        </w:rPr>
      </w:pPr>
    </w:p>
    <w:p w14:paraId="42D0BA13" w14:textId="77777777" w:rsidR="00CA3A0D" w:rsidRDefault="00CA3A0D" w:rsidP="00CA3A0D">
      <w:pPr>
        <w:pStyle w:val="Legenda"/>
        <w:rPr>
          <w:lang w:eastAsia="en-US"/>
        </w:rPr>
      </w:pPr>
    </w:p>
    <w:p w14:paraId="5C7F560C" w14:textId="77777777" w:rsidR="00CA3A0D" w:rsidRPr="003E48E3" w:rsidRDefault="00CA3A0D" w:rsidP="001F5C76">
      <w:pPr>
        <w:pStyle w:val="Ttulo2"/>
      </w:pPr>
      <w:bookmarkStart w:id="26" w:name="_Toc33168872"/>
      <w:bookmarkStart w:id="27" w:name="_Toc49775844"/>
      <w:r w:rsidRPr="003E48E3">
        <w:t>Guia de Balizamento</w:t>
      </w:r>
      <w:bookmarkEnd w:id="26"/>
      <w:bookmarkEnd w:id="27"/>
    </w:p>
    <w:p w14:paraId="1C1500D3" w14:textId="77777777" w:rsidR="00CA3A0D" w:rsidRPr="00A752DA" w:rsidRDefault="00CA3A0D" w:rsidP="00CA3A0D">
      <w:pPr>
        <w:spacing w:after="0" w:line="240" w:lineRule="auto"/>
        <w:jc w:val="both"/>
        <w:rPr>
          <w:sz w:val="20"/>
          <w:szCs w:val="20"/>
        </w:rPr>
      </w:pPr>
    </w:p>
    <w:p w14:paraId="6CCD58CB" w14:textId="65FC9630" w:rsidR="00CA3A0D" w:rsidRDefault="00CA3A0D" w:rsidP="00CA3A0D">
      <w:pPr>
        <w:jc w:val="both"/>
        <w:rPr>
          <w:bCs/>
        </w:rPr>
      </w:pPr>
      <w:r>
        <w:rPr>
          <w:bCs/>
        </w:rPr>
        <w:t xml:space="preserve">A guia de balizamento </w:t>
      </w:r>
      <w:r w:rsidR="00332B21">
        <w:rPr>
          <w:bCs/>
        </w:rPr>
        <w:t>pode</w:t>
      </w:r>
      <w:r>
        <w:rPr>
          <w:bCs/>
        </w:rPr>
        <w:t xml:space="preserve"> executada em </w:t>
      </w:r>
      <w:r w:rsidR="00332B21">
        <w:rPr>
          <w:bCs/>
        </w:rPr>
        <w:t xml:space="preserve">alvenaria ou </w:t>
      </w:r>
      <w:r>
        <w:rPr>
          <w:bCs/>
        </w:rPr>
        <w:t>concreto arma</w:t>
      </w:r>
      <w:r w:rsidR="00CA00C0">
        <w:rPr>
          <w:bCs/>
        </w:rPr>
        <w:t>do, com altura de 5cm</w:t>
      </w:r>
      <w:r w:rsidR="00DC092C">
        <w:rPr>
          <w:bCs/>
        </w:rPr>
        <w:t>. Deve ser garantida em rampas e escadas.</w:t>
      </w:r>
      <w:r>
        <w:rPr>
          <w:bCs/>
        </w:rPr>
        <w:t xml:space="preserve"> Sua face superior deve ser pintada com tinta acrílica para piso na cor vermelha, com fundo selado a fim de contrastar com o piso da</w:t>
      </w:r>
      <w:r w:rsidR="00332B21">
        <w:rPr>
          <w:bCs/>
        </w:rPr>
        <w:t>s</w:t>
      </w:r>
      <w:r>
        <w:rPr>
          <w:bCs/>
        </w:rPr>
        <w:t xml:space="preserve"> rampa</w:t>
      </w:r>
      <w:r w:rsidR="00332B21">
        <w:rPr>
          <w:bCs/>
        </w:rPr>
        <w:t>s e escadas</w:t>
      </w:r>
      <w:r>
        <w:rPr>
          <w:bCs/>
        </w:rPr>
        <w:t>, e nas laterais pintar com tinta acrílica para piso na cor cinza.</w:t>
      </w:r>
    </w:p>
    <w:p w14:paraId="1CD46227" w14:textId="20357C5F" w:rsidR="00CA3A0D" w:rsidRDefault="00332B21" w:rsidP="00CA3A0D">
      <w:pPr>
        <w:autoSpaceDE w:val="0"/>
        <w:autoSpaceDN w:val="0"/>
        <w:adjustRightInd w:val="0"/>
        <w:spacing w:after="0" w:line="240" w:lineRule="auto"/>
        <w:jc w:val="center"/>
        <w:rPr>
          <w:sz w:val="20"/>
          <w:szCs w:val="20"/>
          <w:lang w:eastAsia="en-US"/>
        </w:rPr>
      </w:pPr>
      <w:r>
        <w:rPr>
          <w:noProof/>
        </w:rPr>
        <w:drawing>
          <wp:inline distT="0" distB="0" distL="0" distR="0" wp14:anchorId="3EF110AB" wp14:editId="44BF725A">
            <wp:extent cx="3201367" cy="1913861"/>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13448" cy="1921084"/>
                    </a:xfrm>
                    <a:prstGeom prst="rect">
                      <a:avLst/>
                    </a:prstGeom>
                  </pic:spPr>
                </pic:pic>
              </a:graphicData>
            </a:graphic>
          </wp:inline>
        </w:drawing>
      </w:r>
    </w:p>
    <w:p w14:paraId="1AC63621" w14:textId="77777777" w:rsidR="00CA3A0D" w:rsidRPr="00267ED9" w:rsidRDefault="00CA3A0D" w:rsidP="00CA3A0D">
      <w:pPr>
        <w:spacing w:after="0" w:line="240" w:lineRule="auto"/>
        <w:jc w:val="center"/>
        <w:rPr>
          <w:sz w:val="20"/>
          <w:szCs w:val="20"/>
          <w:lang w:eastAsia="en-US"/>
        </w:rPr>
      </w:pPr>
      <w:r>
        <w:rPr>
          <w:sz w:val="20"/>
          <w:szCs w:val="20"/>
          <w:lang w:eastAsia="en-US"/>
        </w:rPr>
        <w:t>Guia de Balizamento</w:t>
      </w:r>
    </w:p>
    <w:p w14:paraId="41176029" w14:textId="4D20E508" w:rsidR="00CA3A0D" w:rsidRDefault="00332B21" w:rsidP="00CA3A0D">
      <w:pPr>
        <w:spacing w:after="0" w:line="240" w:lineRule="auto"/>
        <w:jc w:val="center"/>
        <w:rPr>
          <w:sz w:val="20"/>
          <w:szCs w:val="20"/>
          <w:lang w:eastAsia="en-US"/>
        </w:rPr>
      </w:pPr>
      <w:r>
        <w:rPr>
          <w:sz w:val="20"/>
          <w:szCs w:val="20"/>
          <w:lang w:eastAsia="en-US"/>
        </w:rPr>
        <w:t>Fonte: NBR 9050/2020</w:t>
      </w:r>
    </w:p>
    <w:p w14:paraId="38D0EC5F" w14:textId="77777777" w:rsidR="00CA3A0D" w:rsidRDefault="00CA3A0D" w:rsidP="00CA3A0D">
      <w:pPr>
        <w:spacing w:after="0" w:line="240" w:lineRule="auto"/>
        <w:jc w:val="center"/>
        <w:rPr>
          <w:sz w:val="20"/>
          <w:szCs w:val="20"/>
          <w:lang w:eastAsia="en-US"/>
        </w:rPr>
      </w:pPr>
    </w:p>
    <w:p w14:paraId="4208CC6E" w14:textId="134F2312" w:rsidR="00CA3A0D" w:rsidRDefault="00CA3A0D" w:rsidP="00CA3A0D">
      <w:pPr>
        <w:spacing w:after="0" w:line="240" w:lineRule="auto"/>
        <w:jc w:val="center"/>
        <w:rPr>
          <w:sz w:val="20"/>
          <w:szCs w:val="20"/>
          <w:lang w:eastAsia="en-US"/>
        </w:rPr>
      </w:pPr>
    </w:p>
    <w:p w14:paraId="5E012661" w14:textId="6D2A43F5" w:rsidR="00FB2AB4" w:rsidRDefault="00FB2AB4" w:rsidP="00CA3A0D">
      <w:pPr>
        <w:spacing w:after="0" w:line="240" w:lineRule="auto"/>
        <w:jc w:val="center"/>
        <w:rPr>
          <w:sz w:val="20"/>
          <w:szCs w:val="20"/>
          <w:lang w:eastAsia="en-US"/>
        </w:rPr>
      </w:pPr>
    </w:p>
    <w:p w14:paraId="097DFD5A" w14:textId="28E640CC" w:rsidR="00FB2AB4" w:rsidRDefault="00FB2AB4" w:rsidP="00CA3A0D">
      <w:pPr>
        <w:spacing w:after="0" w:line="240" w:lineRule="auto"/>
        <w:jc w:val="center"/>
        <w:rPr>
          <w:sz w:val="20"/>
          <w:szCs w:val="20"/>
          <w:lang w:eastAsia="en-US"/>
        </w:rPr>
      </w:pPr>
    </w:p>
    <w:p w14:paraId="2450915A" w14:textId="1C8C375E" w:rsidR="00FB2AB4" w:rsidRDefault="00FB2AB4" w:rsidP="00CA3A0D">
      <w:pPr>
        <w:spacing w:after="0" w:line="240" w:lineRule="auto"/>
        <w:jc w:val="center"/>
        <w:rPr>
          <w:sz w:val="20"/>
          <w:szCs w:val="20"/>
          <w:lang w:eastAsia="en-US"/>
        </w:rPr>
      </w:pPr>
    </w:p>
    <w:p w14:paraId="4A34CD17" w14:textId="77777777" w:rsidR="00FB2AB4" w:rsidRDefault="00FB2AB4" w:rsidP="00CA3A0D">
      <w:pPr>
        <w:spacing w:after="0" w:line="240" w:lineRule="auto"/>
        <w:jc w:val="center"/>
        <w:rPr>
          <w:sz w:val="20"/>
          <w:szCs w:val="20"/>
          <w:lang w:eastAsia="en-US"/>
        </w:rPr>
      </w:pPr>
    </w:p>
    <w:p w14:paraId="66978295" w14:textId="2E1248EE" w:rsidR="00CA3A0D" w:rsidRDefault="00DC092C" w:rsidP="00D65C99">
      <w:pPr>
        <w:pStyle w:val="Ttulo2"/>
      </w:pPr>
      <w:bookmarkStart w:id="28" w:name="_Toc33168873"/>
      <w:bookmarkStart w:id="29" w:name="_Toc49775845"/>
      <w:r>
        <w:t>Sinalização visual dos</w:t>
      </w:r>
      <w:r w:rsidR="00CA3A0D" w:rsidRPr="003E48E3">
        <w:t xml:space="preserve"> Degraus</w:t>
      </w:r>
      <w:bookmarkEnd w:id="28"/>
      <w:bookmarkEnd w:id="29"/>
    </w:p>
    <w:p w14:paraId="5D797A2D" w14:textId="77777777" w:rsidR="00D65C99" w:rsidRPr="00D65C99" w:rsidRDefault="00D65C99" w:rsidP="00D65C99">
      <w:pPr>
        <w:spacing w:line="240" w:lineRule="auto"/>
        <w:rPr>
          <w:lang w:eastAsia="en-US"/>
        </w:rPr>
      </w:pPr>
    </w:p>
    <w:p w14:paraId="664EBF91" w14:textId="5A8EE5C4" w:rsidR="00083A38" w:rsidRDefault="00DC092C" w:rsidP="00DC092C">
      <w:pPr>
        <w:jc w:val="both"/>
        <w:rPr>
          <w:bCs/>
        </w:rPr>
      </w:pPr>
      <w:r w:rsidRPr="00DC092C">
        <w:rPr>
          <w:bCs/>
        </w:rPr>
        <w:t>S</w:t>
      </w:r>
      <w:r w:rsidR="00CA3A0D" w:rsidRPr="00DC092C">
        <w:rPr>
          <w:bCs/>
        </w:rPr>
        <w:t xml:space="preserve">erá aplicado ao piso e espelho </w:t>
      </w:r>
      <w:r w:rsidRPr="00DC092C">
        <w:rPr>
          <w:bCs/>
        </w:rPr>
        <w:t>das escadas</w:t>
      </w:r>
      <w:r w:rsidR="00CA3A0D" w:rsidRPr="00DC092C">
        <w:rPr>
          <w:bCs/>
        </w:rPr>
        <w:t xml:space="preserve">, </w:t>
      </w:r>
      <w:r w:rsidRPr="00DC092C">
        <w:rPr>
          <w:bCs/>
        </w:rPr>
        <w:t>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fotoluminescente ou retroiluminado.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w:t>
      </w:r>
      <w:r w:rsidRPr="00DC092C">
        <w:rPr>
          <w:bCs/>
        </w:rPr>
        <w:t>e 3 cm de largura. fotoluminescente ou retroiluminada,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371167F2" w14:textId="695A7294" w:rsidR="00DC092C" w:rsidRDefault="00DC092C" w:rsidP="00DC092C">
      <w:pPr>
        <w:jc w:val="both"/>
        <w:rPr>
          <w:bCs/>
        </w:rPr>
      </w:pPr>
      <w:r>
        <w:rPr>
          <w:bCs/>
        </w:rPr>
        <w:t>De acordo com o projeto de acessibilidade, a sinalização visual será estendida no comprimento total dos degraus, com elementos que incorporem características antiderrapantes.</w:t>
      </w:r>
    </w:p>
    <w:p w14:paraId="3E016145" w14:textId="10BB102F" w:rsidR="00DC092C" w:rsidRDefault="00DC092C">
      <w:pPr>
        <w:rPr>
          <w:lang w:eastAsia="en-US"/>
        </w:rPr>
      </w:pPr>
      <w:r>
        <w:rPr>
          <w:lang w:eastAsia="en-US"/>
        </w:rPr>
        <w:br w:type="page"/>
      </w:r>
    </w:p>
    <w:p w14:paraId="7368A03B"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30" w:name="_Toc41652236"/>
      <w:bookmarkStart w:id="31" w:name="_Toc49775846"/>
      <w:r>
        <w:t>INTERVENÇÃO INTERNA</w:t>
      </w:r>
      <w:bookmarkEnd w:id="30"/>
      <w:bookmarkEnd w:id="31"/>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32" w:name="_Toc49775847"/>
      <w:r w:rsidRPr="003E48E3">
        <w:t>Piso Tátil Borracha Sintética</w:t>
      </w:r>
      <w:bookmarkEnd w:id="32"/>
    </w:p>
    <w:p w14:paraId="7E71AFD5" w14:textId="77777777" w:rsidR="00C96C00" w:rsidRDefault="00C96C00" w:rsidP="00D65C99">
      <w:pPr>
        <w:pStyle w:val="Ttulo2"/>
        <w:numPr>
          <w:ilvl w:val="0"/>
          <w:numId w:val="0"/>
        </w:numPr>
        <w:ind w:left="720"/>
      </w:pPr>
    </w:p>
    <w:p w14:paraId="6A738A91" w14:textId="762EF1CC" w:rsidR="00C96C00" w:rsidRDefault="00C96C00" w:rsidP="00C96C00">
      <w:pPr>
        <w:spacing w:line="240" w:lineRule="auto"/>
        <w:rPr>
          <w:lang w:eastAsia="en-US"/>
        </w:rPr>
      </w:pPr>
      <w:r>
        <w:rPr>
          <w:lang w:eastAsia="en-US"/>
        </w:rPr>
        <w:t xml:space="preserve">Deverá ser executado conforme informações do </w:t>
      </w:r>
      <w:r w:rsidRPr="00FB2AB4">
        <w:rPr>
          <w:lang w:eastAsia="en-US"/>
        </w:rPr>
        <w:t>item 1.</w:t>
      </w:r>
      <w:r w:rsidR="00AE2D87" w:rsidRPr="00FB2AB4">
        <w:rPr>
          <w:lang w:eastAsia="en-US"/>
        </w:rPr>
        <w:t>4</w:t>
      </w:r>
      <w:r w:rsidRPr="00FB2AB4">
        <w:rPr>
          <w:lang w:eastAsia="en-US"/>
        </w:rPr>
        <w:t>.</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33" w:name="_Toc41652238"/>
      <w:bookmarkStart w:id="34" w:name="_Toc49775848"/>
      <w:r>
        <w:t>Mapa Tátil</w:t>
      </w:r>
      <w:bookmarkEnd w:id="33"/>
      <w:bookmarkEnd w:id="34"/>
    </w:p>
    <w:p w14:paraId="0FDFD452" w14:textId="77777777" w:rsidR="00682E6D" w:rsidRDefault="00682E6D" w:rsidP="00682E6D">
      <w:pPr>
        <w:spacing w:after="0" w:line="240" w:lineRule="auto"/>
        <w:jc w:val="both"/>
        <w:rPr>
          <w:lang w:eastAsia="en-US"/>
        </w:rPr>
      </w:pPr>
    </w:p>
    <w:p w14:paraId="18E112E0" w14:textId="51BAC8C7" w:rsidR="00682E6D" w:rsidRPr="00F45738" w:rsidRDefault="00682E6D" w:rsidP="00682E6D">
      <w:pPr>
        <w:jc w:val="both"/>
        <w:rPr>
          <w:lang w:eastAsia="en-US"/>
        </w:rPr>
      </w:pPr>
      <w:r w:rsidRPr="00F45738">
        <w:rPr>
          <w:lang w:eastAsia="en-US"/>
        </w:rPr>
        <w:t>O Mapa Tátil é uma referência de condução e será utilizado para conduzir as pessoas a todos os ambientes, na Rota Acessível 02</w:t>
      </w:r>
      <w:r w:rsidR="00A366DD">
        <w:rPr>
          <w:lang w:eastAsia="en-US"/>
        </w:rPr>
        <w:t xml:space="preserve"> e 03</w:t>
      </w:r>
      <w:r w:rsidRPr="00F45738">
        <w:rPr>
          <w:lang w:eastAsia="en-US"/>
        </w:rPr>
        <w:t xml:space="preserve">. </w:t>
      </w:r>
    </w:p>
    <w:p w14:paraId="0D9DE0FD" w14:textId="77777777" w:rsidR="00682E6D" w:rsidRPr="00F45738" w:rsidRDefault="00682E6D" w:rsidP="00682E6D">
      <w:pPr>
        <w:jc w:val="both"/>
      </w:pPr>
      <w:r w:rsidRPr="00F45738">
        <w:rPr>
          <w:lang w:eastAsia="en-US"/>
        </w:rPr>
        <w:t xml:space="preserve">O mapa é confeccionado em braile e relevo em aço inox, em uma base metálica, fixado </w:t>
      </w:r>
      <w:r w:rsidRPr="00F45738">
        <w:t xml:space="preserve">em pedestal metálico. </w:t>
      </w:r>
    </w:p>
    <w:p w14:paraId="7CCCF391" w14:textId="77777777" w:rsidR="00682E6D" w:rsidRDefault="00682E6D" w:rsidP="00682E6D">
      <w:pPr>
        <w:jc w:val="both"/>
        <w:rPr>
          <w:lang w:eastAsia="en-US"/>
        </w:rPr>
      </w:pPr>
      <w:r w:rsidRPr="00F45738">
        <w:t>A</w:t>
      </w:r>
      <w:r w:rsidRPr="00F45738">
        <w:rPr>
          <w:lang w:eastAsia="en-US"/>
        </w:rPr>
        <w:t xml:space="preserve">s medidas serão definidas junto ao fornecedor, após definição do que será desenhado no mapa. </w:t>
      </w:r>
    </w:p>
    <w:p w14:paraId="5DA90194" w14:textId="77777777" w:rsidR="00682E6D" w:rsidRPr="00F45738" w:rsidRDefault="00682E6D" w:rsidP="00682E6D">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37AE6701" w14:textId="738BC7F0" w:rsidR="00682E6D" w:rsidRPr="00F45738" w:rsidRDefault="00682E6D" w:rsidP="00682E6D">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sidR="00DC092C">
        <w:rPr>
          <w:lang w:eastAsia="en-US"/>
        </w:rPr>
        <w:t>/2020</w:t>
      </w:r>
      <w:r w:rsidRPr="00F45738">
        <w:rPr>
          <w:lang w:eastAsia="en-US"/>
        </w:rPr>
        <w:t xml:space="preserve"> e o item 6.8 da NBR 16537.</w:t>
      </w:r>
    </w:p>
    <w:p w14:paraId="38B25BD8" w14:textId="77777777" w:rsidR="00682E6D" w:rsidRPr="00F45738" w:rsidRDefault="00682E6D" w:rsidP="00682E6D">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2D7A3613" w14:textId="0F16D3FF" w:rsidR="00682E6D" w:rsidRPr="00F45738" w:rsidRDefault="00682E6D" w:rsidP="00682E6D">
      <w:pPr>
        <w:jc w:val="both"/>
        <w:rPr>
          <w:lang w:eastAsia="en-US"/>
        </w:rPr>
      </w:pPr>
      <w:r w:rsidRPr="00F45738">
        <w:rPr>
          <w:lang w:eastAsia="en-US"/>
        </w:rPr>
        <w:t>De acordo com a NBR 9050</w:t>
      </w:r>
      <w:r w:rsidR="00DC092C">
        <w:rPr>
          <w:lang w:eastAsia="en-US"/>
        </w:rPr>
        <w:t>/2020</w:t>
      </w:r>
      <w:r w:rsidRPr="00F45738">
        <w:rPr>
          <w:lang w:eastAsia="en-US"/>
        </w:rPr>
        <w:t xml:space="preserve"> Deve ha</w:t>
      </w:r>
      <w:r w:rsidR="00DC092C">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479511E" w14:textId="77777777" w:rsidR="00682E6D" w:rsidRPr="00F45738" w:rsidRDefault="00682E6D" w:rsidP="00682E6D">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7D29BA0C" w14:textId="77777777" w:rsidR="00682E6D" w:rsidRDefault="00682E6D" w:rsidP="00682E6D">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44D34982" w14:textId="77777777" w:rsidR="00682E6D" w:rsidRDefault="00682E6D" w:rsidP="00682E6D">
      <w:pPr>
        <w:autoSpaceDE w:val="0"/>
        <w:autoSpaceDN w:val="0"/>
        <w:adjustRightInd w:val="0"/>
        <w:spacing w:after="0"/>
        <w:jc w:val="both"/>
        <w:rPr>
          <w:lang w:eastAsia="en-US"/>
        </w:rPr>
      </w:pPr>
    </w:p>
    <w:p w14:paraId="78B7D079" w14:textId="2CF7B520" w:rsidR="00682E6D" w:rsidRPr="00F45738" w:rsidRDefault="00682E6D" w:rsidP="00682E6D">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sidR="00DC092C">
        <w:rPr>
          <w:lang w:eastAsia="en-US"/>
        </w:rPr>
        <w:t xml:space="preserve"> da </w:t>
      </w:r>
      <w:r w:rsidR="00DC092C" w:rsidRPr="00F45738">
        <w:rPr>
          <w:lang w:eastAsia="en-US"/>
        </w:rPr>
        <w:t>NBR 9050</w:t>
      </w:r>
      <w:r w:rsidR="00DC092C">
        <w:rPr>
          <w:lang w:eastAsia="en-US"/>
        </w:rPr>
        <w:t>/2020</w:t>
      </w:r>
      <w:r w:rsidR="00DC092C" w:rsidRPr="00F45738">
        <w:rPr>
          <w:lang w:eastAsia="en-US"/>
        </w:rPr>
        <w:t xml:space="preserve"> </w:t>
      </w:r>
      <w:r w:rsidRPr="00F45738">
        <w:rPr>
          <w:lang w:eastAsia="en-US"/>
        </w:rPr>
        <w:t xml:space="preserve"> representa a diferença na escala do LRV recomendada entre duas superfícies adjacentes, conforme ASTM C609-07.</w:t>
      </w:r>
    </w:p>
    <w:p w14:paraId="3EC5A067" w14:textId="52003B8A" w:rsidR="00682E6D" w:rsidRDefault="00682E6D" w:rsidP="00682E6D">
      <w:pPr>
        <w:autoSpaceDE w:val="0"/>
        <w:autoSpaceDN w:val="0"/>
        <w:adjustRightInd w:val="0"/>
        <w:spacing w:after="0"/>
        <w:jc w:val="both"/>
        <w:rPr>
          <w:lang w:eastAsia="en-US"/>
        </w:rPr>
      </w:pPr>
    </w:p>
    <w:p w14:paraId="6DF90AE6" w14:textId="06241DBB" w:rsidR="00083A38" w:rsidRDefault="00083A38" w:rsidP="00682E6D">
      <w:pPr>
        <w:autoSpaceDE w:val="0"/>
        <w:autoSpaceDN w:val="0"/>
        <w:adjustRightInd w:val="0"/>
        <w:spacing w:after="0"/>
        <w:jc w:val="both"/>
        <w:rPr>
          <w:lang w:eastAsia="en-US"/>
        </w:rPr>
      </w:pPr>
    </w:p>
    <w:p w14:paraId="3295524C" w14:textId="2582EC67" w:rsidR="00083A38" w:rsidRDefault="00083A38" w:rsidP="00682E6D">
      <w:pPr>
        <w:autoSpaceDE w:val="0"/>
        <w:autoSpaceDN w:val="0"/>
        <w:adjustRightInd w:val="0"/>
        <w:spacing w:after="0"/>
        <w:jc w:val="both"/>
        <w:rPr>
          <w:lang w:eastAsia="en-US"/>
        </w:rPr>
      </w:pPr>
    </w:p>
    <w:p w14:paraId="2AB3E723" w14:textId="52B6FAA3" w:rsidR="00083A38" w:rsidRDefault="00083A38" w:rsidP="00682E6D">
      <w:pPr>
        <w:autoSpaceDE w:val="0"/>
        <w:autoSpaceDN w:val="0"/>
        <w:adjustRightInd w:val="0"/>
        <w:spacing w:after="0"/>
        <w:jc w:val="both"/>
        <w:rPr>
          <w:lang w:eastAsia="en-US"/>
        </w:rPr>
      </w:pPr>
    </w:p>
    <w:p w14:paraId="36026BB8" w14:textId="77777777" w:rsidR="00682E6D" w:rsidRDefault="00682E6D" w:rsidP="00682E6D">
      <w:pPr>
        <w:autoSpaceDE w:val="0"/>
        <w:autoSpaceDN w:val="0"/>
        <w:adjustRightInd w:val="0"/>
        <w:spacing w:after="0"/>
        <w:jc w:val="both"/>
        <w:rPr>
          <w:lang w:eastAsia="en-US"/>
        </w:rPr>
      </w:pPr>
    </w:p>
    <w:p w14:paraId="15EB5221" w14:textId="77777777" w:rsidR="00682E6D" w:rsidRDefault="00682E6D" w:rsidP="00682E6D">
      <w:pPr>
        <w:jc w:val="center"/>
        <w:rPr>
          <w:lang w:eastAsia="en-US"/>
        </w:rPr>
      </w:pPr>
      <w:r>
        <w:rPr>
          <w:noProof/>
        </w:rPr>
        <w:drawing>
          <wp:inline distT="0" distB="0" distL="0" distR="0" wp14:anchorId="18A2A22B" wp14:editId="323406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FBA7F1F" w14:textId="77777777" w:rsidR="00682E6D" w:rsidRPr="00267ED9" w:rsidRDefault="00682E6D" w:rsidP="00682E6D">
      <w:pPr>
        <w:spacing w:after="0" w:line="360" w:lineRule="auto"/>
        <w:jc w:val="center"/>
        <w:rPr>
          <w:sz w:val="20"/>
          <w:szCs w:val="20"/>
          <w:lang w:eastAsia="en-US"/>
        </w:rPr>
      </w:pPr>
      <w:r>
        <w:rPr>
          <w:sz w:val="20"/>
          <w:szCs w:val="20"/>
          <w:lang w:eastAsia="en-US"/>
        </w:rPr>
        <w:t>Aplicação da diferença do LRV na sinalização</w:t>
      </w:r>
    </w:p>
    <w:p w14:paraId="30ABBEE0" w14:textId="00FB8C95" w:rsidR="00682E6D" w:rsidRDefault="00DC092C" w:rsidP="00682E6D">
      <w:pPr>
        <w:spacing w:after="0" w:line="360" w:lineRule="auto"/>
        <w:jc w:val="center"/>
        <w:rPr>
          <w:sz w:val="20"/>
          <w:szCs w:val="20"/>
          <w:lang w:eastAsia="en-US"/>
        </w:rPr>
      </w:pPr>
      <w:r>
        <w:rPr>
          <w:sz w:val="20"/>
          <w:szCs w:val="20"/>
          <w:lang w:eastAsia="en-US"/>
        </w:rPr>
        <w:t>Fonte: NBR 9050/2020</w:t>
      </w:r>
      <w:r w:rsidR="00682E6D">
        <w:rPr>
          <w:sz w:val="20"/>
          <w:szCs w:val="20"/>
          <w:lang w:eastAsia="en-US"/>
        </w:rPr>
        <w:t xml:space="preserve"> (Tabela 2)</w:t>
      </w:r>
    </w:p>
    <w:p w14:paraId="47C65F88" w14:textId="77777777" w:rsidR="00682E6D" w:rsidRDefault="00682E6D" w:rsidP="00682E6D">
      <w:pPr>
        <w:pStyle w:val="Legenda"/>
        <w:rPr>
          <w:lang w:eastAsia="en-US"/>
        </w:rPr>
      </w:pPr>
    </w:p>
    <w:p w14:paraId="204BBB2D" w14:textId="7B765D67" w:rsidR="00682E6D" w:rsidRDefault="00682E6D" w:rsidP="00682E6D">
      <w:pPr>
        <w:jc w:val="both"/>
        <w:rPr>
          <w:lang w:eastAsia="en-US"/>
        </w:rPr>
      </w:pPr>
      <w:r>
        <w:rPr>
          <w:lang w:eastAsia="en-US"/>
        </w:rPr>
        <w:t>Sua superfície pode ser horizontal ou inclinada (até 15% em relação ao piso), e ser instalado à altura entre 0,90m</w:t>
      </w:r>
      <w:r w:rsidR="000867B3">
        <w:rPr>
          <w:lang w:eastAsia="en-US"/>
        </w:rPr>
        <w:t xml:space="preserve"> e 1,10m, conforme NBR 9050/2020</w:t>
      </w:r>
      <w:r>
        <w:rPr>
          <w:lang w:eastAsia="en-US"/>
        </w:rPr>
        <w:t xml:space="preserve"> e possuir reentrância na sua parte inferior com no mínimo 0,30m de altura e 0,30 de profundida, para permitir a aproximação frontal de uma pessoa em cadeira de rodas.</w:t>
      </w:r>
    </w:p>
    <w:p w14:paraId="14586DDD" w14:textId="77777777" w:rsidR="00682E6D" w:rsidRDefault="00682E6D" w:rsidP="00682E6D">
      <w:pPr>
        <w:jc w:val="both"/>
        <w:rPr>
          <w:lang w:eastAsia="en-US"/>
        </w:rPr>
      </w:pPr>
      <w:r>
        <w:rPr>
          <w:lang w:eastAsia="en-US"/>
        </w:rPr>
        <w:t>Deverá ser instalado no local indicado em projeto.</w:t>
      </w:r>
    </w:p>
    <w:p w14:paraId="1F7B79D3" w14:textId="77777777" w:rsidR="00682E6D" w:rsidRDefault="00682E6D" w:rsidP="00682E6D">
      <w:pPr>
        <w:jc w:val="center"/>
        <w:rPr>
          <w:lang w:eastAsia="en-US"/>
        </w:rPr>
      </w:pPr>
      <w:r>
        <w:rPr>
          <w:noProof/>
        </w:rPr>
        <w:drawing>
          <wp:inline distT="0" distB="0" distL="0" distR="0" wp14:anchorId="10D987BB" wp14:editId="0438C45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5EFD5284" w14:textId="77777777" w:rsidR="00682E6D" w:rsidRPr="00267ED9" w:rsidRDefault="00682E6D" w:rsidP="00682E6D">
      <w:pPr>
        <w:spacing w:after="0" w:line="360" w:lineRule="auto"/>
        <w:jc w:val="center"/>
        <w:rPr>
          <w:sz w:val="20"/>
          <w:szCs w:val="20"/>
          <w:lang w:eastAsia="en-US"/>
        </w:rPr>
      </w:pPr>
      <w:r>
        <w:rPr>
          <w:sz w:val="20"/>
          <w:szCs w:val="20"/>
          <w:lang w:eastAsia="en-US"/>
        </w:rPr>
        <w:t>Detalhe Mapa Tátil</w:t>
      </w:r>
    </w:p>
    <w:p w14:paraId="37537B01" w14:textId="140D276F" w:rsidR="00682E6D" w:rsidRDefault="00682E6D" w:rsidP="00682E6D">
      <w:pPr>
        <w:spacing w:after="0" w:line="360" w:lineRule="auto"/>
        <w:jc w:val="center"/>
        <w:rPr>
          <w:sz w:val="20"/>
          <w:szCs w:val="20"/>
          <w:lang w:eastAsia="en-US"/>
        </w:rPr>
      </w:pPr>
      <w:r>
        <w:rPr>
          <w:sz w:val="20"/>
          <w:szCs w:val="20"/>
          <w:lang w:eastAsia="en-US"/>
        </w:rPr>
        <w:t>Fonte: Projeto de</w:t>
      </w:r>
      <w:r w:rsidR="00DC092C">
        <w:rPr>
          <w:sz w:val="20"/>
          <w:szCs w:val="20"/>
          <w:lang w:eastAsia="en-US"/>
        </w:rPr>
        <w:t xml:space="preserve"> Acessibilidade</w:t>
      </w:r>
    </w:p>
    <w:p w14:paraId="1CDDCAA5" w14:textId="5B319EA6" w:rsidR="00682E6D" w:rsidRDefault="00682E6D" w:rsidP="00682E6D">
      <w:pPr>
        <w:spacing w:after="0" w:line="360" w:lineRule="auto"/>
        <w:rPr>
          <w:sz w:val="20"/>
          <w:szCs w:val="20"/>
          <w:lang w:eastAsia="en-US"/>
        </w:rPr>
      </w:pPr>
    </w:p>
    <w:p w14:paraId="19A02B50" w14:textId="05B54FB7" w:rsidR="00682E6D" w:rsidRDefault="00682E6D" w:rsidP="00682E6D">
      <w:pPr>
        <w:spacing w:after="0" w:line="360" w:lineRule="auto"/>
        <w:rPr>
          <w:sz w:val="20"/>
          <w:szCs w:val="20"/>
          <w:lang w:eastAsia="en-US"/>
        </w:rPr>
      </w:pPr>
    </w:p>
    <w:p w14:paraId="17BFD5A8" w14:textId="35744E05" w:rsidR="00A366DD" w:rsidRDefault="00A366DD" w:rsidP="00682E6D">
      <w:pPr>
        <w:spacing w:after="0" w:line="360" w:lineRule="auto"/>
        <w:rPr>
          <w:sz w:val="20"/>
          <w:szCs w:val="20"/>
          <w:lang w:eastAsia="en-US"/>
        </w:rPr>
      </w:pPr>
    </w:p>
    <w:p w14:paraId="49E1F44D" w14:textId="77777777" w:rsidR="00A366DD" w:rsidRDefault="00A366DD" w:rsidP="00682E6D">
      <w:pPr>
        <w:spacing w:after="0" w:line="360" w:lineRule="auto"/>
        <w:rPr>
          <w:sz w:val="20"/>
          <w:szCs w:val="20"/>
          <w:lang w:eastAsia="en-US"/>
        </w:rPr>
      </w:pPr>
    </w:p>
    <w:p w14:paraId="28616D9A" w14:textId="3CB66EBC" w:rsidR="00083A38" w:rsidRDefault="00083A38" w:rsidP="00682E6D">
      <w:pPr>
        <w:spacing w:after="0" w:line="360" w:lineRule="auto"/>
        <w:rPr>
          <w:sz w:val="20"/>
          <w:szCs w:val="20"/>
          <w:lang w:eastAsia="en-US"/>
        </w:rPr>
      </w:pPr>
    </w:p>
    <w:p w14:paraId="3DC2E835" w14:textId="67852A6C" w:rsidR="00083A38" w:rsidRDefault="00083A38" w:rsidP="00682E6D">
      <w:pPr>
        <w:spacing w:after="0" w:line="360" w:lineRule="auto"/>
        <w:rPr>
          <w:sz w:val="20"/>
          <w:szCs w:val="20"/>
          <w:lang w:eastAsia="en-US"/>
        </w:rPr>
      </w:pPr>
    </w:p>
    <w:p w14:paraId="7AB953FD" w14:textId="7C7D189C" w:rsidR="00083A38" w:rsidRDefault="00083A38" w:rsidP="00682E6D">
      <w:pPr>
        <w:spacing w:after="0" w:line="360" w:lineRule="auto"/>
        <w:rPr>
          <w:sz w:val="20"/>
          <w:szCs w:val="20"/>
          <w:lang w:eastAsia="en-US"/>
        </w:rPr>
      </w:pPr>
    </w:p>
    <w:p w14:paraId="66262469" w14:textId="77777777" w:rsidR="00083A38" w:rsidRDefault="00083A38" w:rsidP="00682E6D">
      <w:pPr>
        <w:spacing w:after="0" w:line="360" w:lineRule="auto"/>
        <w:rPr>
          <w:sz w:val="20"/>
          <w:szCs w:val="20"/>
          <w:lang w:eastAsia="en-US"/>
        </w:rPr>
      </w:pPr>
    </w:p>
    <w:p w14:paraId="07D9316D" w14:textId="77777777" w:rsidR="00810635" w:rsidRDefault="00810635" w:rsidP="001F5C76">
      <w:pPr>
        <w:pStyle w:val="Ttulo2"/>
      </w:pPr>
      <w:bookmarkStart w:id="35" w:name="_Toc49775849"/>
      <w:r w:rsidRPr="00506681">
        <w:t>Bebedouros</w:t>
      </w:r>
      <w:bookmarkEnd w:id="35"/>
    </w:p>
    <w:p w14:paraId="3249E3F0" w14:textId="77777777" w:rsidR="00810635" w:rsidRDefault="00810635" w:rsidP="00112685">
      <w:pPr>
        <w:pStyle w:val="Ttulo2"/>
        <w:numPr>
          <w:ilvl w:val="0"/>
          <w:numId w:val="0"/>
        </w:numPr>
      </w:pPr>
    </w:p>
    <w:p w14:paraId="57BA30A6" w14:textId="77777777" w:rsidR="00810635" w:rsidRDefault="00810635" w:rsidP="00810635">
      <w:pPr>
        <w:jc w:val="both"/>
      </w:pPr>
      <w:r>
        <w:t xml:space="preserve">O bebedouro acessível utilizado será conforme modelo Padrão FDE, código BB-02, em anexo no memorial. </w:t>
      </w:r>
    </w:p>
    <w:p w14:paraId="41D95C79" w14:textId="77777777" w:rsidR="00810635" w:rsidRDefault="00810635" w:rsidP="00810635">
      <w:pPr>
        <w:jc w:val="both"/>
      </w:pPr>
      <w:r>
        <w:t xml:space="preserve">Será instalado dois bebedouros com torneiras em chapa eletrozincada na cor prata, tampo em inox 304 escovado com ralo sifonado, teclas e botoeira em braile. </w:t>
      </w:r>
    </w:p>
    <w:p w14:paraId="4ABD7249" w14:textId="6B4390EA" w:rsidR="00810635" w:rsidRDefault="00810635" w:rsidP="00810635">
      <w:pPr>
        <w:jc w:val="both"/>
      </w:pPr>
      <w:r>
        <w:t>De acordo com a NBR 9050</w:t>
      </w:r>
      <w:r w:rsidR="00DC092C">
        <w:t>/2020</w:t>
      </w:r>
      <w:r>
        <w:t>,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A1B474A" w14:textId="4167804B" w:rsidR="000A5728" w:rsidRDefault="000A5728" w:rsidP="000A5728">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14:paraId="60D63CAD" w14:textId="77777777"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5E290BE" w14:textId="77777777"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hidrossanitário e elétrico para a correta instalação dos bebedouros.</w:t>
      </w:r>
    </w:p>
    <w:p w14:paraId="2FD77EF9" w14:textId="77777777" w:rsidR="00810635" w:rsidRDefault="00810635" w:rsidP="00810635">
      <w:pPr>
        <w:jc w:val="center"/>
      </w:pPr>
      <w:r>
        <w:rPr>
          <w:noProof/>
        </w:rPr>
        <w:drawing>
          <wp:inline distT="0" distB="0" distL="0" distR="0" wp14:anchorId="2A81DA41" wp14:editId="529EB7C5">
            <wp:extent cx="1705610" cy="2025697"/>
            <wp:effectExtent l="0" t="0" r="889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15169" cy="2037050"/>
                    </a:xfrm>
                    <a:prstGeom prst="rect">
                      <a:avLst/>
                    </a:prstGeom>
                  </pic:spPr>
                </pic:pic>
              </a:graphicData>
            </a:graphic>
          </wp:inline>
        </w:drawing>
      </w:r>
    </w:p>
    <w:p w14:paraId="792EE7E7" w14:textId="77777777" w:rsidR="00810635" w:rsidRPr="00267ED9" w:rsidRDefault="00810635" w:rsidP="00810635">
      <w:pPr>
        <w:spacing w:after="0" w:line="360" w:lineRule="auto"/>
        <w:jc w:val="center"/>
        <w:rPr>
          <w:sz w:val="20"/>
          <w:szCs w:val="20"/>
          <w:lang w:eastAsia="en-US"/>
        </w:rPr>
      </w:pPr>
      <w:r>
        <w:rPr>
          <w:sz w:val="20"/>
          <w:szCs w:val="20"/>
          <w:lang w:eastAsia="en-US"/>
        </w:rPr>
        <w:t>Bebedouro</w:t>
      </w:r>
    </w:p>
    <w:p w14:paraId="28FD00F1" w14:textId="4FAB323A" w:rsidR="00810635" w:rsidRPr="00267ED9" w:rsidRDefault="00810635" w:rsidP="00AB11B0">
      <w:pPr>
        <w:spacing w:after="0" w:line="360" w:lineRule="auto"/>
        <w:jc w:val="center"/>
        <w:rPr>
          <w:sz w:val="20"/>
          <w:szCs w:val="20"/>
          <w:lang w:eastAsia="en-US"/>
        </w:rPr>
      </w:pPr>
      <w:r>
        <w:rPr>
          <w:sz w:val="20"/>
          <w:szCs w:val="20"/>
          <w:lang w:eastAsia="en-US"/>
        </w:rPr>
        <w:t>Fonte: Google</w:t>
      </w:r>
    </w:p>
    <w:p w14:paraId="799B1968" w14:textId="77777777" w:rsidR="00E86F1F" w:rsidRDefault="00E86F1F" w:rsidP="00810635">
      <w:pPr>
        <w:jc w:val="both"/>
        <w:rPr>
          <w:lang w:eastAsia="en-US"/>
        </w:rPr>
      </w:pPr>
    </w:p>
    <w:p w14:paraId="0D19F61F" w14:textId="2D8A689C" w:rsidR="00810635" w:rsidRDefault="00810635" w:rsidP="00810635">
      <w:pPr>
        <w:jc w:val="both"/>
        <w:rPr>
          <w:lang w:eastAsia="en-US"/>
        </w:rPr>
      </w:pPr>
      <w:r>
        <w:rPr>
          <w:lang w:eastAsia="en-US"/>
        </w:rPr>
        <w:t xml:space="preserve">O bebedouro </w:t>
      </w:r>
      <w:r w:rsidR="00CB2ECF">
        <w:rPr>
          <w:lang w:eastAsia="en-US"/>
        </w:rPr>
        <w:t xml:space="preserve">coletivo </w:t>
      </w:r>
      <w:r>
        <w:rPr>
          <w:lang w:eastAsia="en-US"/>
        </w:rPr>
        <w:t xml:space="preserve">existente </w:t>
      </w:r>
      <w:r w:rsidR="00956351">
        <w:rPr>
          <w:lang w:eastAsia="en-US"/>
        </w:rPr>
        <w:t>será</w:t>
      </w:r>
      <w:r w:rsidR="00CA00C0">
        <w:rPr>
          <w:lang w:eastAsia="en-US"/>
        </w:rPr>
        <w:t xml:space="preserve"> mantido. </w:t>
      </w:r>
      <w:r>
        <w:rPr>
          <w:lang w:eastAsia="en-US"/>
        </w:rPr>
        <w:t xml:space="preserve"> </w:t>
      </w:r>
    </w:p>
    <w:p w14:paraId="62B96CFD" w14:textId="7E971387" w:rsidR="00AB11B0" w:rsidRDefault="00AB11B0" w:rsidP="00810635">
      <w:pPr>
        <w:jc w:val="both"/>
        <w:rPr>
          <w:lang w:eastAsia="en-US"/>
        </w:rPr>
      </w:pPr>
    </w:p>
    <w:p w14:paraId="3803AB33" w14:textId="31DBF51A" w:rsidR="00D2517C" w:rsidRDefault="00D2517C" w:rsidP="00E74933">
      <w:pPr>
        <w:pStyle w:val="Legenda"/>
        <w:rPr>
          <w:lang w:eastAsia="en-US"/>
        </w:rPr>
      </w:pPr>
    </w:p>
    <w:p w14:paraId="2597B035" w14:textId="77777777" w:rsidR="00083A38" w:rsidRPr="00E86F1F" w:rsidRDefault="00083A38" w:rsidP="00E86F1F">
      <w:pPr>
        <w:rPr>
          <w:lang w:eastAsia="en-US"/>
        </w:rPr>
      </w:pPr>
    </w:p>
    <w:p w14:paraId="7FCB963F" w14:textId="77777777" w:rsidR="0037691B" w:rsidRDefault="0037691B" w:rsidP="001F5C76">
      <w:pPr>
        <w:pStyle w:val="Ttulo2"/>
      </w:pPr>
      <w:bookmarkStart w:id="36" w:name="_Toc49775850"/>
      <w:r w:rsidRPr="0037691B">
        <w:t>Placas de Sinalização | Identificação</w:t>
      </w:r>
      <w:bookmarkEnd w:id="36"/>
    </w:p>
    <w:p w14:paraId="404FDD1B" w14:textId="77777777" w:rsidR="0037691B" w:rsidRPr="0037691B" w:rsidRDefault="0037691B" w:rsidP="00112685">
      <w:pPr>
        <w:pStyle w:val="Ttulo2"/>
        <w:numPr>
          <w:ilvl w:val="0"/>
          <w:numId w:val="0"/>
        </w:numPr>
        <w:ind w:left="720"/>
      </w:pPr>
    </w:p>
    <w:p w14:paraId="52E23624" w14:textId="5FF4B1FC" w:rsidR="0037691B" w:rsidRDefault="0037691B" w:rsidP="0037691B">
      <w:pPr>
        <w:jc w:val="both"/>
        <w:rPr>
          <w:lang w:eastAsia="en-US"/>
        </w:rPr>
      </w:pPr>
      <w:r>
        <w:rPr>
          <w:lang w:eastAsia="en-US"/>
        </w:rPr>
        <w:t>De acordo com a NB</w:t>
      </w:r>
      <w:r w:rsidR="000A5728">
        <w:rPr>
          <w:lang w:eastAsia="en-US"/>
        </w:rPr>
        <w:t>R 9050/2020</w:t>
      </w:r>
      <w:r>
        <w:rPr>
          <w:lang w:eastAsia="en-US"/>
        </w:rPr>
        <w:t>, item 5.4.1 “Sinalização de portas e passagens”, foi definido que nas portas irão possuir sinalização visual e tátil.</w:t>
      </w:r>
    </w:p>
    <w:p w14:paraId="1A554F20" w14:textId="4BE6DB5A" w:rsidR="009A7B2C" w:rsidRDefault="0037691B" w:rsidP="00AB11B0">
      <w:pPr>
        <w:pStyle w:val="PargrafodaLista"/>
        <w:numPr>
          <w:ilvl w:val="0"/>
          <w:numId w:val="24"/>
        </w:numPr>
        <w:jc w:val="both"/>
        <w:rPr>
          <w:lang w:eastAsia="en-US"/>
        </w:rPr>
      </w:pPr>
      <w:r>
        <w:rPr>
          <w:lang w:eastAsia="en-US"/>
        </w:rPr>
        <w:t xml:space="preserve">Placas indicativas </w:t>
      </w:r>
      <w:r w:rsidR="00C96C00" w:rsidRPr="001C1776">
        <w:rPr>
          <w:b/>
          <w:bdr w:val="none" w:sz="0" w:space="0" w:color="auto" w:frame="1"/>
        </w:rPr>
        <w:t xml:space="preserve">de sinalização tátil </w:t>
      </w:r>
      <w:r w:rsidR="000A5728">
        <w:rPr>
          <w:b/>
          <w:bdr w:val="none" w:sz="0" w:space="0" w:color="auto" w:frame="1"/>
        </w:rPr>
        <w:t>de portas e passagens</w:t>
      </w:r>
      <w:r w:rsidR="00C96C00">
        <w:rPr>
          <w:bdr w:val="none" w:sz="0" w:space="0" w:color="auto" w:frame="1"/>
        </w:rPr>
        <w:t xml:space="preserve"> </w:t>
      </w:r>
      <w:r>
        <w:rPr>
          <w:lang w:eastAsia="en-US"/>
        </w:rPr>
        <w:t xml:space="preserve">com caracteres em braile </w:t>
      </w:r>
      <w:r w:rsidR="00C95F05">
        <w:rPr>
          <w:lang w:eastAsia="en-US"/>
        </w:rPr>
        <w:t>PVC rígido</w:t>
      </w:r>
      <w:r>
        <w:rPr>
          <w:lang w:eastAsia="en-US"/>
        </w:rPr>
        <w:t xml:space="preserve">, dimensão verificar medidas com o fornecedor), </w:t>
      </w:r>
      <w:r w:rsidR="00C95F05">
        <w:rPr>
          <w:lang w:eastAsia="en-US"/>
        </w:rPr>
        <w:t>para identificação de ambientes, de acordo com modelo padrão FDE, código SI-0</w:t>
      </w:r>
      <w:r w:rsidR="00C96C00">
        <w:rPr>
          <w:lang w:eastAsia="en-US"/>
        </w:rPr>
        <w:t>7</w:t>
      </w:r>
      <w:r w:rsidR="00C95F05">
        <w:rPr>
          <w:lang w:eastAsia="en-US"/>
        </w:rPr>
        <w:t>, anexo no memorial;</w:t>
      </w:r>
    </w:p>
    <w:p w14:paraId="55C92F54" w14:textId="77777777" w:rsidR="00C95F05" w:rsidRDefault="00C95F05" w:rsidP="00C95F05">
      <w:pPr>
        <w:pStyle w:val="PargrafodaLista"/>
        <w:numPr>
          <w:ilvl w:val="0"/>
          <w:numId w:val="24"/>
        </w:numPr>
        <w:jc w:val="both"/>
        <w:rPr>
          <w:lang w:eastAsia="en-US"/>
        </w:rPr>
      </w:pPr>
      <w:r>
        <w:rPr>
          <w:lang w:eastAsia="en-US"/>
        </w:rPr>
        <w:t xml:space="preserve">Placas </w:t>
      </w:r>
      <w:r w:rsidRPr="00C96C00">
        <w:rPr>
          <w:b/>
          <w:lang w:eastAsia="en-US"/>
        </w:rPr>
        <w:t>indicativas visual de PVC expandido</w:t>
      </w:r>
      <w:r>
        <w:rPr>
          <w:lang w:eastAsia="en-US"/>
        </w:rPr>
        <w:t>, dimensão 20 x 20cm, com fundo azul e pictograma na cor branca, para identificação do sanitário acessível e sanitário coletivo feminino e masculino</w:t>
      </w:r>
      <w:r w:rsidRPr="00633B05">
        <w:rPr>
          <w:lang w:eastAsia="en-US"/>
        </w:rPr>
        <w:t xml:space="preserve"> </w:t>
      </w:r>
      <w:r>
        <w:rPr>
          <w:lang w:eastAsia="en-US"/>
        </w:rPr>
        <w:t>de acordo com modelo padrão FDE, código SI-01, anexo no memorial;</w:t>
      </w:r>
    </w:p>
    <w:p w14:paraId="222985E8" w14:textId="0E37741F" w:rsidR="0037691B" w:rsidRDefault="0037691B" w:rsidP="0037691B">
      <w:pPr>
        <w:pStyle w:val="PargrafodaLista"/>
        <w:numPr>
          <w:ilvl w:val="0"/>
          <w:numId w:val="24"/>
        </w:numPr>
        <w:jc w:val="both"/>
        <w:rPr>
          <w:lang w:eastAsia="en-US"/>
        </w:rPr>
      </w:pPr>
      <w:r w:rsidRPr="001F6934">
        <w:rPr>
          <w:b/>
          <w:lang w:eastAsia="en-US"/>
        </w:rPr>
        <w:t>Placa SIA</w:t>
      </w:r>
      <w:r>
        <w:rPr>
          <w:lang w:eastAsia="en-US"/>
        </w:rPr>
        <w:t xml:space="preserve"> – Símbolo Internacional de Acesso</w:t>
      </w:r>
      <w:r w:rsidR="00AB11B0">
        <w:rPr>
          <w:lang w:eastAsia="en-US"/>
        </w:rPr>
        <w:t>.</w:t>
      </w:r>
    </w:p>
    <w:p w14:paraId="006E7686" w14:textId="77777777" w:rsidR="00AB11B0" w:rsidRDefault="00AB11B0" w:rsidP="00AB11B0">
      <w:pPr>
        <w:pStyle w:val="PargrafodaLista"/>
        <w:jc w:val="both"/>
        <w:rPr>
          <w:lang w:eastAsia="en-US"/>
        </w:rPr>
      </w:pPr>
    </w:p>
    <w:p w14:paraId="3BA5EE9B" w14:textId="50DBA5E0" w:rsidR="0037691B" w:rsidRDefault="0037691B" w:rsidP="0037691B">
      <w:pPr>
        <w:jc w:val="both"/>
        <w:rPr>
          <w:bdr w:val="none" w:sz="0" w:space="0" w:color="auto" w:frame="1"/>
        </w:rPr>
      </w:pPr>
      <w:r w:rsidRPr="001C1776">
        <w:rPr>
          <w:b/>
          <w:bdr w:val="none" w:sz="0" w:space="0" w:color="auto" w:frame="1"/>
        </w:rPr>
        <w:t xml:space="preserve">As placas de sinalização tátil de </w:t>
      </w:r>
      <w:r w:rsidR="000A5728">
        <w:rPr>
          <w:b/>
          <w:bdr w:val="none" w:sz="0" w:space="0" w:color="auto" w:frame="1"/>
        </w:rPr>
        <w:t>de portas e passagens</w:t>
      </w:r>
      <w:r>
        <w:rPr>
          <w:bdr w:val="none" w:sz="0" w:space="0" w:color="auto" w:frame="1"/>
        </w:rPr>
        <w:t xml:space="preserve"> serão instaladas na parede e devem estar localizadas na faixa de alcance entre 1,20m e 1,60m em plano vertical.  As informações em braile não dispensam a sinalização visual e tátil, com caracteres ou símbolos em relevo.</w:t>
      </w:r>
    </w:p>
    <w:p w14:paraId="67BF8B45" w14:textId="77777777" w:rsidR="00433E74" w:rsidRDefault="00433E74" w:rsidP="0037691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w:t>
      </w:r>
      <w:r w:rsidR="002807E5">
        <w:rPr>
          <w:bdr w:val="none" w:sz="0" w:space="0" w:color="auto" w:frame="1"/>
        </w:rPr>
        <w:t xml:space="preserve"> deverá ser alterada e ajustada, conforme informações abaixo.</w:t>
      </w:r>
    </w:p>
    <w:p w14:paraId="3A4EC38A" w14:textId="77777777" w:rsidR="0037691B" w:rsidRDefault="0037691B" w:rsidP="0037691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AB04711" w14:textId="77777777" w:rsidR="0037691B" w:rsidRDefault="0037691B" w:rsidP="0037691B">
      <w:pPr>
        <w:jc w:val="both"/>
      </w:pPr>
      <w:r>
        <w:t>Nas portas e passagens devem ser instaladas na parede adjacente, nos locais definidos em projeto.</w:t>
      </w:r>
    </w:p>
    <w:p w14:paraId="57A35162" w14:textId="77777777" w:rsidR="0037691B" w:rsidRDefault="00BE7A5D" w:rsidP="0037691B">
      <w:pPr>
        <w:jc w:val="center"/>
        <w:rPr>
          <w:bdr w:val="none" w:sz="0" w:space="0" w:color="auto" w:frame="1"/>
        </w:rPr>
      </w:pPr>
      <w:r>
        <w:rPr>
          <w:noProof/>
        </w:rPr>
        <w:drawing>
          <wp:inline distT="0" distB="0" distL="0" distR="0" wp14:anchorId="2DFCD756" wp14:editId="57DDBEC1">
            <wp:extent cx="2520000" cy="797462"/>
            <wp:effectExtent l="0" t="0" r="0" b="317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797462"/>
                    </a:xfrm>
                    <a:prstGeom prst="rect">
                      <a:avLst/>
                    </a:prstGeom>
                  </pic:spPr>
                </pic:pic>
              </a:graphicData>
            </a:graphic>
          </wp:inline>
        </w:drawing>
      </w:r>
    </w:p>
    <w:p w14:paraId="2F760055" w14:textId="77777777" w:rsidR="0037691B" w:rsidRPr="00267ED9" w:rsidRDefault="0037691B" w:rsidP="0037691B">
      <w:pPr>
        <w:spacing w:after="0" w:line="360" w:lineRule="auto"/>
        <w:jc w:val="center"/>
        <w:rPr>
          <w:sz w:val="20"/>
          <w:szCs w:val="20"/>
          <w:lang w:eastAsia="en-US"/>
        </w:rPr>
      </w:pPr>
      <w:r>
        <w:rPr>
          <w:sz w:val="20"/>
          <w:szCs w:val="20"/>
          <w:lang w:eastAsia="en-US"/>
        </w:rPr>
        <w:t>Detalhe Placa de sinalização tátil</w:t>
      </w:r>
    </w:p>
    <w:p w14:paraId="5CF78DA6" w14:textId="77777777" w:rsidR="0037691B" w:rsidRDefault="0037691B" w:rsidP="0037691B">
      <w:pPr>
        <w:spacing w:after="0" w:line="360" w:lineRule="auto"/>
        <w:jc w:val="center"/>
        <w:rPr>
          <w:sz w:val="20"/>
          <w:szCs w:val="20"/>
          <w:lang w:eastAsia="en-US"/>
        </w:rPr>
      </w:pPr>
      <w:r>
        <w:rPr>
          <w:sz w:val="20"/>
          <w:szCs w:val="20"/>
          <w:lang w:eastAsia="en-US"/>
        </w:rPr>
        <w:t>Fonte: projeto de acessibilidade</w:t>
      </w:r>
    </w:p>
    <w:p w14:paraId="2002122B" w14:textId="77777777" w:rsidR="00F45738" w:rsidRDefault="00F45738" w:rsidP="00F45738">
      <w:pPr>
        <w:pStyle w:val="Legenda"/>
        <w:rPr>
          <w:lang w:eastAsia="en-US"/>
        </w:rPr>
      </w:pPr>
    </w:p>
    <w:p w14:paraId="0A7FAE93" w14:textId="4237DA88"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De acordo com a NBR 9050,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14:paraId="73C75E1B" w14:textId="40A988AC" w:rsidR="00083A38" w:rsidRDefault="00083A38" w:rsidP="002807E5">
      <w:pPr>
        <w:autoSpaceDE w:val="0"/>
        <w:autoSpaceDN w:val="0"/>
        <w:adjustRightInd w:val="0"/>
        <w:spacing w:after="0"/>
        <w:jc w:val="both"/>
        <w:rPr>
          <w:bdr w:val="none" w:sz="0" w:space="0" w:color="auto" w:frame="1"/>
        </w:rPr>
      </w:pPr>
    </w:p>
    <w:p w14:paraId="42ECFD89" w14:textId="77777777" w:rsidR="00CA2B59" w:rsidRDefault="00CA2B59" w:rsidP="002807E5">
      <w:pPr>
        <w:autoSpaceDE w:val="0"/>
        <w:autoSpaceDN w:val="0"/>
        <w:adjustRightInd w:val="0"/>
        <w:spacing w:after="0"/>
        <w:jc w:val="both"/>
        <w:rPr>
          <w:bdr w:val="none" w:sz="0" w:space="0" w:color="auto" w:frame="1"/>
        </w:rPr>
      </w:pPr>
    </w:p>
    <w:p w14:paraId="5F5904A8" w14:textId="28C59B11" w:rsidR="002807E5" w:rsidRDefault="002807E5" w:rsidP="002807E5">
      <w:pPr>
        <w:autoSpaceDE w:val="0"/>
        <w:autoSpaceDN w:val="0"/>
        <w:adjustRightInd w:val="0"/>
        <w:spacing w:after="0"/>
        <w:jc w:val="both"/>
        <w:rPr>
          <w:bdr w:val="none" w:sz="0" w:space="0" w:color="auto" w:frame="1"/>
        </w:rPr>
      </w:pPr>
    </w:p>
    <w:p w14:paraId="3FDAB158" w14:textId="43D25DF7" w:rsidR="00AB11B0" w:rsidRDefault="00AB11B0" w:rsidP="002807E5">
      <w:pPr>
        <w:autoSpaceDE w:val="0"/>
        <w:autoSpaceDN w:val="0"/>
        <w:adjustRightInd w:val="0"/>
        <w:spacing w:after="0"/>
        <w:jc w:val="both"/>
        <w:rPr>
          <w:bdr w:val="none" w:sz="0" w:space="0" w:color="auto" w:frame="1"/>
        </w:rPr>
      </w:pPr>
    </w:p>
    <w:p w14:paraId="786B988E" w14:textId="52C878E5" w:rsidR="00AB11B0" w:rsidRDefault="00AB11B0" w:rsidP="002807E5">
      <w:pPr>
        <w:autoSpaceDE w:val="0"/>
        <w:autoSpaceDN w:val="0"/>
        <w:adjustRightInd w:val="0"/>
        <w:spacing w:after="0"/>
        <w:jc w:val="both"/>
        <w:rPr>
          <w:bdr w:val="none" w:sz="0" w:space="0" w:color="auto" w:frame="1"/>
        </w:rPr>
      </w:pPr>
    </w:p>
    <w:p w14:paraId="6FD2C606" w14:textId="77777777" w:rsidR="00AB11B0" w:rsidRDefault="00AB11B0" w:rsidP="002807E5">
      <w:pPr>
        <w:autoSpaceDE w:val="0"/>
        <w:autoSpaceDN w:val="0"/>
        <w:adjustRightInd w:val="0"/>
        <w:spacing w:after="0"/>
        <w:jc w:val="both"/>
        <w:rPr>
          <w:bdr w:val="none" w:sz="0" w:space="0" w:color="auto" w:frame="1"/>
        </w:rPr>
      </w:pPr>
    </w:p>
    <w:p w14:paraId="75149744" w14:textId="532AE8F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w:t>
      </w:r>
      <w:r w:rsidR="000A5728">
        <w:rPr>
          <w:bdr w:val="none" w:sz="0" w:space="0" w:color="auto" w:frame="1"/>
        </w:rPr>
        <w:t>/2020</w:t>
      </w:r>
      <w:r>
        <w:rPr>
          <w:bdr w:val="none" w:sz="0" w:space="0" w:color="auto" w:frame="1"/>
        </w:rPr>
        <w:t>:</w:t>
      </w:r>
    </w:p>
    <w:p w14:paraId="31FBFDAC" w14:textId="77777777" w:rsidR="002807E5" w:rsidRDefault="002807E5" w:rsidP="002807E5">
      <w:pPr>
        <w:autoSpaceDE w:val="0"/>
        <w:autoSpaceDN w:val="0"/>
        <w:adjustRightInd w:val="0"/>
        <w:spacing w:after="0"/>
        <w:jc w:val="both"/>
        <w:rPr>
          <w:bdr w:val="none" w:sz="0" w:space="0" w:color="auto" w:frame="1"/>
        </w:rPr>
      </w:pPr>
    </w:p>
    <w:p w14:paraId="2B3F6D9A" w14:textId="77777777" w:rsidR="002807E5" w:rsidRDefault="002807E5" w:rsidP="002807E5">
      <w:pPr>
        <w:autoSpaceDE w:val="0"/>
        <w:autoSpaceDN w:val="0"/>
        <w:adjustRightInd w:val="0"/>
        <w:spacing w:after="0"/>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5C76AD" w14:textId="77777777" w:rsidR="002807E5" w:rsidRPr="002807E5" w:rsidRDefault="002807E5" w:rsidP="002807E5">
      <w:pPr>
        <w:autoSpaceDE w:val="0"/>
        <w:autoSpaceDN w:val="0"/>
        <w:adjustRightInd w:val="0"/>
        <w:spacing w:after="0"/>
        <w:rPr>
          <w:bdr w:val="none" w:sz="0" w:space="0" w:color="auto" w:frame="1"/>
        </w:rPr>
      </w:pPr>
    </w:p>
    <w:p w14:paraId="65419A7F" w14:textId="77777777" w:rsidR="002807E5" w:rsidRPr="002807E5" w:rsidRDefault="002807E5" w:rsidP="002807E5">
      <w:pPr>
        <w:autoSpaceDE w:val="0"/>
        <w:autoSpaceDN w:val="0"/>
        <w:adjustRightInd w:val="0"/>
        <w:spacing w:after="0"/>
        <w:rPr>
          <w:bdr w:val="none" w:sz="0" w:space="0" w:color="auto" w:frame="1"/>
        </w:rPr>
      </w:pPr>
      <w:r w:rsidRPr="002807E5">
        <w:rPr>
          <w:bdr w:val="none" w:sz="0" w:space="0" w:color="auto" w:frame="1"/>
        </w:rPr>
        <w:t>a) tipos de fonte, conforme 5.2.9.1.3;</w:t>
      </w:r>
    </w:p>
    <w:p w14:paraId="20D0D733" w14:textId="77777777" w:rsidR="00CB2ECF" w:rsidRPr="002807E5" w:rsidRDefault="002807E5" w:rsidP="002807E5">
      <w:pPr>
        <w:autoSpaceDE w:val="0"/>
        <w:autoSpaceDN w:val="0"/>
        <w:adjustRightInd w:val="0"/>
        <w:spacing w:after="0"/>
        <w:rPr>
          <w:bdr w:val="none" w:sz="0" w:space="0" w:color="auto" w:frame="1"/>
        </w:rPr>
      </w:pPr>
      <w:r w:rsidRPr="002807E5">
        <w:rPr>
          <w:bdr w:val="none" w:sz="0" w:space="0" w:color="auto" w:frame="1"/>
        </w:rPr>
        <w:t>b) al</w:t>
      </w:r>
      <w:r w:rsidR="002C2D7C">
        <w:rPr>
          <w:bdr w:val="none" w:sz="0" w:space="0" w:color="auto" w:frame="1"/>
        </w:rPr>
        <w:t>tura do relevo: 0,8 mm a 1,2 mm;</w:t>
      </w:r>
    </w:p>
    <w:p w14:paraId="06DC89EF" w14:textId="77777777" w:rsidR="00DB7C28" w:rsidRDefault="002807E5" w:rsidP="002807E5">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11D12261" w14:textId="77777777" w:rsidR="009A7B2C" w:rsidRDefault="002807E5" w:rsidP="002807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F20A27B"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420607D9" w14:textId="77777777" w:rsidR="002807E5" w:rsidRDefault="002807E5" w:rsidP="002807E5">
      <w:pPr>
        <w:autoSpaceDE w:val="0"/>
        <w:autoSpaceDN w:val="0"/>
        <w:adjustRightInd w:val="0"/>
        <w:spacing w:after="0"/>
        <w:jc w:val="both"/>
        <w:rPr>
          <w:bdr w:val="none" w:sz="0" w:space="0" w:color="auto" w:frame="1"/>
        </w:rPr>
      </w:pPr>
    </w:p>
    <w:p w14:paraId="7C67EE63" w14:textId="61F1BD0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w:t>
      </w:r>
      <w:r w:rsidR="000867B3">
        <w:rPr>
          <w:bdr w:val="none" w:sz="0" w:space="0" w:color="auto" w:frame="1"/>
        </w:rPr>
        <w:t>/2020</w:t>
      </w:r>
      <w:r>
        <w:rPr>
          <w:bdr w:val="none" w:sz="0" w:space="0" w:color="auto" w:frame="1"/>
        </w:rPr>
        <w:t>:</w:t>
      </w:r>
    </w:p>
    <w:p w14:paraId="3A315502" w14:textId="77777777" w:rsidR="002807E5" w:rsidRDefault="002807E5" w:rsidP="002807E5">
      <w:pPr>
        <w:autoSpaceDE w:val="0"/>
        <w:autoSpaceDN w:val="0"/>
        <w:adjustRightInd w:val="0"/>
        <w:spacing w:after="0"/>
        <w:jc w:val="both"/>
        <w:rPr>
          <w:bdr w:val="none" w:sz="0" w:space="0" w:color="auto" w:frame="1"/>
        </w:rPr>
      </w:pPr>
    </w:p>
    <w:p w14:paraId="1197101C"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14:paraId="6B51C89A"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89B242" w14:textId="77777777" w:rsidR="002807E5" w:rsidRPr="002807E5" w:rsidRDefault="002807E5" w:rsidP="002807E5">
      <w:pPr>
        <w:autoSpaceDE w:val="0"/>
        <w:autoSpaceDN w:val="0"/>
        <w:adjustRightInd w:val="0"/>
        <w:spacing w:after="0"/>
        <w:jc w:val="both"/>
        <w:rPr>
          <w:bdr w:val="none" w:sz="0" w:space="0" w:color="auto" w:frame="1"/>
        </w:rPr>
      </w:pPr>
    </w:p>
    <w:p w14:paraId="2C8860A0"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6EF9B04"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311AA778"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c) estabilidade da forma;</w:t>
      </w:r>
    </w:p>
    <w:p w14:paraId="6697773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BC563E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3E96767A"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2D4BECD4"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4C957EE" w14:textId="77777777" w:rsidR="002807E5" w:rsidRDefault="002807E5" w:rsidP="002807E5">
      <w:pPr>
        <w:autoSpaceDE w:val="0"/>
        <w:autoSpaceDN w:val="0"/>
        <w:adjustRightInd w:val="0"/>
        <w:spacing w:after="0"/>
        <w:jc w:val="both"/>
        <w:rPr>
          <w:bdr w:val="none" w:sz="0" w:space="0" w:color="auto" w:frame="1"/>
        </w:rPr>
      </w:pPr>
    </w:p>
    <w:p w14:paraId="4B3F3A46" w14:textId="5AD7336C"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w:t>
      </w:r>
      <w:r w:rsidR="000867B3">
        <w:rPr>
          <w:bdr w:val="none" w:sz="0" w:space="0" w:color="auto" w:frame="1"/>
        </w:rPr>
        <w:t>/2020</w:t>
      </w:r>
      <w:r>
        <w:rPr>
          <w:bdr w:val="none" w:sz="0" w:space="0" w:color="auto" w:frame="1"/>
        </w:rPr>
        <w:t>:</w:t>
      </w:r>
    </w:p>
    <w:p w14:paraId="53AB7016" w14:textId="77777777" w:rsidR="002807E5" w:rsidRDefault="002807E5" w:rsidP="002807E5">
      <w:pPr>
        <w:autoSpaceDE w:val="0"/>
        <w:autoSpaceDN w:val="0"/>
        <w:adjustRightInd w:val="0"/>
        <w:spacing w:after="0"/>
        <w:jc w:val="both"/>
        <w:rPr>
          <w:bdr w:val="none" w:sz="0" w:space="0" w:color="auto" w:frame="1"/>
        </w:rPr>
      </w:pPr>
    </w:p>
    <w:p w14:paraId="72F7E1F8" w14:textId="77777777" w:rsidR="00F45738" w:rsidRDefault="002807E5" w:rsidP="00E74933">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 xml:space="preserve">mbolos em relevo.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2AA4C91A" w14:textId="77777777" w:rsidR="00F45738" w:rsidRDefault="00F45738" w:rsidP="00E74933">
      <w:pPr>
        <w:autoSpaceDE w:val="0"/>
        <w:autoSpaceDN w:val="0"/>
        <w:adjustRightInd w:val="0"/>
        <w:spacing w:after="0"/>
        <w:jc w:val="both"/>
        <w:rPr>
          <w:bdr w:val="none" w:sz="0" w:space="0" w:color="auto" w:frame="1"/>
        </w:rPr>
      </w:pPr>
    </w:p>
    <w:p w14:paraId="0EC3B467" w14:textId="77777777" w:rsidR="0037691B" w:rsidRDefault="0037691B" w:rsidP="00E74933">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4EC919D" w14:textId="4BA9F49E" w:rsidR="00F45738" w:rsidRDefault="00F45738" w:rsidP="00E74933">
      <w:pPr>
        <w:autoSpaceDE w:val="0"/>
        <w:autoSpaceDN w:val="0"/>
        <w:adjustRightInd w:val="0"/>
        <w:spacing w:after="0"/>
        <w:jc w:val="both"/>
        <w:rPr>
          <w:noProof/>
          <w:bdr w:val="none" w:sz="0" w:space="0" w:color="auto" w:frame="1"/>
        </w:rPr>
      </w:pPr>
    </w:p>
    <w:p w14:paraId="521A3B45" w14:textId="5360B928" w:rsidR="00E86F1F" w:rsidRDefault="00E86F1F" w:rsidP="00E74933">
      <w:pPr>
        <w:autoSpaceDE w:val="0"/>
        <w:autoSpaceDN w:val="0"/>
        <w:adjustRightInd w:val="0"/>
        <w:spacing w:after="0"/>
        <w:jc w:val="both"/>
        <w:rPr>
          <w:noProof/>
          <w:bdr w:val="none" w:sz="0" w:space="0" w:color="auto" w:frame="1"/>
        </w:rPr>
      </w:pPr>
    </w:p>
    <w:p w14:paraId="40AC0D5F" w14:textId="2389C730" w:rsidR="00E86F1F" w:rsidRDefault="00E86F1F" w:rsidP="00E74933">
      <w:pPr>
        <w:autoSpaceDE w:val="0"/>
        <w:autoSpaceDN w:val="0"/>
        <w:adjustRightInd w:val="0"/>
        <w:spacing w:after="0"/>
        <w:jc w:val="both"/>
        <w:rPr>
          <w:noProof/>
          <w:bdr w:val="none" w:sz="0" w:space="0" w:color="auto" w:frame="1"/>
        </w:rPr>
      </w:pPr>
    </w:p>
    <w:p w14:paraId="77AB2F76" w14:textId="7D48B674" w:rsidR="00E86F1F" w:rsidRDefault="00E86F1F" w:rsidP="00E74933">
      <w:pPr>
        <w:autoSpaceDE w:val="0"/>
        <w:autoSpaceDN w:val="0"/>
        <w:adjustRightInd w:val="0"/>
        <w:spacing w:after="0"/>
        <w:jc w:val="both"/>
        <w:rPr>
          <w:noProof/>
          <w:bdr w:val="none" w:sz="0" w:space="0" w:color="auto" w:frame="1"/>
        </w:rPr>
      </w:pPr>
    </w:p>
    <w:p w14:paraId="698C7241" w14:textId="4B214CDF" w:rsidR="00E86F1F" w:rsidRDefault="00E86F1F" w:rsidP="00E74933">
      <w:pPr>
        <w:autoSpaceDE w:val="0"/>
        <w:autoSpaceDN w:val="0"/>
        <w:adjustRightInd w:val="0"/>
        <w:spacing w:after="0"/>
        <w:jc w:val="both"/>
        <w:rPr>
          <w:noProof/>
          <w:bdr w:val="none" w:sz="0" w:space="0" w:color="auto" w:frame="1"/>
        </w:rPr>
      </w:pPr>
    </w:p>
    <w:p w14:paraId="578EE798" w14:textId="18C73C73" w:rsidR="00083A38" w:rsidRDefault="00083A38" w:rsidP="00E74933">
      <w:pPr>
        <w:autoSpaceDE w:val="0"/>
        <w:autoSpaceDN w:val="0"/>
        <w:adjustRightInd w:val="0"/>
        <w:spacing w:after="0"/>
        <w:jc w:val="both"/>
        <w:rPr>
          <w:noProof/>
          <w:bdr w:val="none" w:sz="0" w:space="0" w:color="auto" w:frame="1"/>
        </w:rPr>
      </w:pPr>
    </w:p>
    <w:p w14:paraId="2E66CCCA" w14:textId="77777777" w:rsidR="00CA2B59" w:rsidRDefault="00CA2B59" w:rsidP="00E74933">
      <w:pPr>
        <w:autoSpaceDE w:val="0"/>
        <w:autoSpaceDN w:val="0"/>
        <w:adjustRightInd w:val="0"/>
        <w:spacing w:after="0"/>
        <w:jc w:val="both"/>
        <w:rPr>
          <w:noProof/>
          <w:bdr w:val="none" w:sz="0" w:space="0" w:color="auto" w:frame="1"/>
        </w:rPr>
      </w:pPr>
    </w:p>
    <w:p w14:paraId="6DDB6664" w14:textId="14F40118" w:rsidR="00E86F1F" w:rsidRDefault="00E86F1F" w:rsidP="00E74933">
      <w:pPr>
        <w:autoSpaceDE w:val="0"/>
        <w:autoSpaceDN w:val="0"/>
        <w:adjustRightInd w:val="0"/>
        <w:spacing w:after="0"/>
        <w:jc w:val="both"/>
        <w:rPr>
          <w:noProof/>
          <w:bdr w:val="none" w:sz="0" w:space="0" w:color="auto" w:frame="1"/>
        </w:rPr>
      </w:pPr>
    </w:p>
    <w:p w14:paraId="0FC17E12" w14:textId="77777777" w:rsidR="00E86F1F" w:rsidRDefault="00E86F1F" w:rsidP="00E74933">
      <w:pPr>
        <w:autoSpaceDE w:val="0"/>
        <w:autoSpaceDN w:val="0"/>
        <w:adjustRightInd w:val="0"/>
        <w:spacing w:after="0"/>
        <w:jc w:val="both"/>
        <w:rPr>
          <w:noProof/>
          <w:bdr w:val="none" w:sz="0" w:space="0" w:color="auto" w:frame="1"/>
        </w:rPr>
      </w:pPr>
    </w:p>
    <w:p w14:paraId="029ADE60" w14:textId="77777777" w:rsidR="0037691B" w:rsidRDefault="0037691B" w:rsidP="0037691B">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0EBDB03" wp14:editId="06A4553D">
            <wp:extent cx="4582795" cy="1894810"/>
            <wp:effectExtent l="0" t="0" r="0"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71656" cy="1931551"/>
                    </a:xfrm>
                    <a:prstGeom prst="rect">
                      <a:avLst/>
                    </a:prstGeom>
                    <a:noFill/>
                    <a:ln>
                      <a:noFill/>
                    </a:ln>
                  </pic:spPr>
                </pic:pic>
              </a:graphicData>
            </a:graphic>
          </wp:inline>
        </w:drawing>
      </w:r>
    </w:p>
    <w:p w14:paraId="0A51AE0B" w14:textId="77777777" w:rsidR="0037691B" w:rsidRPr="00267ED9" w:rsidRDefault="0037691B" w:rsidP="0037691B">
      <w:pPr>
        <w:spacing w:after="0" w:line="360" w:lineRule="auto"/>
        <w:jc w:val="center"/>
        <w:rPr>
          <w:sz w:val="20"/>
          <w:szCs w:val="20"/>
          <w:lang w:eastAsia="en-US"/>
        </w:rPr>
      </w:pPr>
      <w:r>
        <w:rPr>
          <w:sz w:val="20"/>
          <w:szCs w:val="20"/>
          <w:lang w:eastAsia="en-US"/>
        </w:rPr>
        <w:t>Arranjo geométrico dos pontos em Braile (medidas em milímetros)</w:t>
      </w:r>
    </w:p>
    <w:p w14:paraId="56C095D0" w14:textId="46E28F6C" w:rsidR="009A7B2C" w:rsidRDefault="000A5728" w:rsidP="00E86F1F">
      <w:pPr>
        <w:spacing w:after="0" w:line="360" w:lineRule="auto"/>
        <w:jc w:val="center"/>
        <w:rPr>
          <w:sz w:val="20"/>
          <w:szCs w:val="20"/>
          <w:lang w:eastAsia="en-US"/>
        </w:rPr>
      </w:pPr>
      <w:r>
        <w:rPr>
          <w:sz w:val="20"/>
          <w:szCs w:val="20"/>
          <w:lang w:eastAsia="en-US"/>
        </w:rPr>
        <w:t>Fonte: NBR 9050/2020</w:t>
      </w:r>
    </w:p>
    <w:p w14:paraId="793C0D04" w14:textId="77777777" w:rsidR="009A7B2C" w:rsidRDefault="009A7B2C" w:rsidP="00E86F1F">
      <w:pPr>
        <w:spacing w:after="0" w:line="360" w:lineRule="auto"/>
        <w:rPr>
          <w:sz w:val="20"/>
          <w:szCs w:val="20"/>
          <w:lang w:eastAsia="en-US"/>
        </w:rPr>
      </w:pPr>
    </w:p>
    <w:p w14:paraId="0FCC5D00" w14:textId="77777777" w:rsidR="0037691B" w:rsidRDefault="0037691B" w:rsidP="0037691B">
      <w:pPr>
        <w:jc w:val="center"/>
        <w:rPr>
          <w:sz w:val="20"/>
          <w:szCs w:val="20"/>
          <w:lang w:eastAsia="en-US"/>
        </w:rPr>
      </w:pPr>
      <w:r>
        <w:rPr>
          <w:noProof/>
          <w:sz w:val="20"/>
          <w:szCs w:val="20"/>
        </w:rPr>
        <w:drawing>
          <wp:inline distT="0" distB="0" distL="0" distR="0" wp14:anchorId="18DFF78E" wp14:editId="6328AFF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2E1876EF" w14:textId="77777777" w:rsidR="0037691B" w:rsidRPr="00267ED9" w:rsidRDefault="0037691B" w:rsidP="0037691B">
      <w:pPr>
        <w:spacing w:after="0" w:line="360" w:lineRule="auto"/>
        <w:jc w:val="center"/>
        <w:rPr>
          <w:sz w:val="20"/>
          <w:szCs w:val="20"/>
          <w:lang w:eastAsia="en-US"/>
        </w:rPr>
      </w:pPr>
      <w:r>
        <w:rPr>
          <w:sz w:val="20"/>
          <w:szCs w:val="20"/>
          <w:lang w:eastAsia="en-US"/>
        </w:rPr>
        <w:t>Formato do relevo do ponto em braile</w:t>
      </w:r>
    </w:p>
    <w:p w14:paraId="7B976F8F" w14:textId="010CD2EA" w:rsidR="0037691B" w:rsidRDefault="000A5728" w:rsidP="0037691B">
      <w:pPr>
        <w:spacing w:after="0" w:line="360" w:lineRule="auto"/>
        <w:jc w:val="center"/>
        <w:rPr>
          <w:sz w:val="20"/>
          <w:szCs w:val="20"/>
          <w:lang w:eastAsia="en-US"/>
        </w:rPr>
      </w:pPr>
      <w:r>
        <w:rPr>
          <w:sz w:val="20"/>
          <w:szCs w:val="20"/>
          <w:lang w:eastAsia="en-US"/>
        </w:rPr>
        <w:t>Fonte: NBR 9050/2020</w:t>
      </w:r>
    </w:p>
    <w:p w14:paraId="7B9FBEC0" w14:textId="77777777" w:rsidR="0037691B" w:rsidRPr="00267ED9" w:rsidRDefault="0037691B" w:rsidP="0037691B">
      <w:pPr>
        <w:jc w:val="center"/>
        <w:rPr>
          <w:sz w:val="20"/>
          <w:szCs w:val="20"/>
          <w:lang w:eastAsia="en-US"/>
        </w:rPr>
      </w:pPr>
      <w:r>
        <w:rPr>
          <w:noProof/>
          <w:sz w:val="20"/>
          <w:szCs w:val="20"/>
        </w:rPr>
        <w:drawing>
          <wp:inline distT="0" distB="0" distL="0" distR="0" wp14:anchorId="2AF47FF6" wp14:editId="4C8C3230">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A65CB0E" w14:textId="41C9B3A4" w:rsidR="0037691B" w:rsidRDefault="000A5728" w:rsidP="0037691B">
      <w:pPr>
        <w:spacing w:after="0" w:line="360" w:lineRule="auto"/>
        <w:jc w:val="center"/>
        <w:rPr>
          <w:sz w:val="20"/>
          <w:szCs w:val="20"/>
          <w:lang w:eastAsia="en-US"/>
        </w:rPr>
      </w:pPr>
      <w:r>
        <w:rPr>
          <w:sz w:val="20"/>
          <w:szCs w:val="20"/>
          <w:lang w:eastAsia="en-US"/>
        </w:rPr>
        <w:t>Formato do relevo do ponto em Braile</w:t>
      </w:r>
    </w:p>
    <w:p w14:paraId="6E2BA2F0" w14:textId="32AEFD5D" w:rsidR="0037691B" w:rsidRDefault="000A5728" w:rsidP="0037691B">
      <w:pPr>
        <w:spacing w:after="0" w:line="360" w:lineRule="auto"/>
        <w:jc w:val="center"/>
        <w:rPr>
          <w:sz w:val="20"/>
          <w:szCs w:val="20"/>
          <w:lang w:eastAsia="en-US"/>
        </w:rPr>
      </w:pPr>
      <w:r>
        <w:rPr>
          <w:sz w:val="20"/>
          <w:szCs w:val="20"/>
          <w:lang w:eastAsia="en-US"/>
        </w:rPr>
        <w:t>Fonte: NBR 9050/2020</w:t>
      </w:r>
    </w:p>
    <w:p w14:paraId="74BFF27F" w14:textId="38CB2006" w:rsidR="00E86F1F" w:rsidRDefault="00E86F1F" w:rsidP="0037691B">
      <w:pPr>
        <w:spacing w:after="0" w:line="360" w:lineRule="auto"/>
        <w:jc w:val="center"/>
        <w:rPr>
          <w:sz w:val="20"/>
          <w:szCs w:val="20"/>
          <w:lang w:eastAsia="en-US"/>
        </w:rPr>
      </w:pPr>
    </w:p>
    <w:p w14:paraId="63985A53" w14:textId="77777777" w:rsidR="00CA2B59" w:rsidRDefault="00CA2B59" w:rsidP="0037691B">
      <w:pPr>
        <w:spacing w:after="0" w:line="360" w:lineRule="auto"/>
        <w:jc w:val="center"/>
        <w:rPr>
          <w:sz w:val="20"/>
          <w:szCs w:val="20"/>
          <w:lang w:eastAsia="en-US"/>
        </w:rPr>
      </w:pPr>
    </w:p>
    <w:p w14:paraId="26543975" w14:textId="77777777" w:rsidR="00E86F1F" w:rsidRDefault="00E86F1F" w:rsidP="0037691B">
      <w:pPr>
        <w:spacing w:after="0" w:line="360" w:lineRule="auto"/>
        <w:jc w:val="center"/>
        <w:rPr>
          <w:sz w:val="20"/>
          <w:szCs w:val="20"/>
          <w:lang w:eastAsia="en-US"/>
        </w:rPr>
      </w:pPr>
    </w:p>
    <w:p w14:paraId="524F7EF9" w14:textId="6EE65B63" w:rsidR="0037691B" w:rsidRDefault="0037691B" w:rsidP="0037691B">
      <w:pPr>
        <w:jc w:val="both"/>
        <w:rPr>
          <w:bdr w:val="none" w:sz="0" w:space="0" w:color="auto" w:frame="1"/>
        </w:rPr>
      </w:pPr>
      <w:r w:rsidRPr="001C1776">
        <w:rPr>
          <w:b/>
          <w:bdr w:val="none" w:sz="0" w:space="0" w:color="auto" w:frame="1"/>
        </w:rPr>
        <w:t>As placas indicativas visual de polietileno</w:t>
      </w:r>
      <w:r>
        <w:rPr>
          <w:bdr w:val="none" w:sz="0" w:space="0" w:color="auto" w:frame="1"/>
        </w:rPr>
        <w:t xml:space="preserve">, </w:t>
      </w:r>
      <w:r w:rsidRPr="009D22E0">
        <w:rPr>
          <w:bdr w:val="none" w:sz="0" w:space="0" w:color="auto" w:frame="1"/>
        </w:rPr>
        <w:t>serão instaladas nas portas</w:t>
      </w:r>
      <w:r>
        <w:rPr>
          <w:bdr w:val="none" w:sz="0" w:space="0" w:color="auto" w:frame="1"/>
        </w:rPr>
        <w:t xml:space="preserve"> dos sanitários</w:t>
      </w:r>
      <w:r w:rsidRPr="009D22E0">
        <w:rPr>
          <w:bdr w:val="none" w:sz="0" w:space="0" w:color="auto" w:frame="1"/>
        </w:rPr>
        <w:t>, centralizadas e não podem conter informações táteis. Será fixada com adesivo resistente dupla face, numa altura de 1,40m</w:t>
      </w:r>
      <w:r>
        <w:rPr>
          <w:bdr w:val="none" w:sz="0" w:space="0" w:color="auto" w:frame="1"/>
        </w:rPr>
        <w:t>.</w:t>
      </w:r>
    </w:p>
    <w:p w14:paraId="4EC6F46B" w14:textId="77777777" w:rsidR="00E64BA2" w:rsidRDefault="00ED5F6D" w:rsidP="00E64BA2">
      <w:pPr>
        <w:jc w:val="both"/>
        <w:rPr>
          <w:bdr w:val="none" w:sz="0" w:space="0" w:color="auto" w:frame="1"/>
        </w:rPr>
      </w:pPr>
      <w:r>
        <w:rPr>
          <w:bdr w:val="none" w:sz="0" w:space="0" w:color="auto" w:frame="1"/>
        </w:rPr>
        <w:t xml:space="preserve">Deverá ser utilizado as placas conforme modelo padrão FDE SI-01, </w:t>
      </w:r>
      <w:r w:rsidR="00E64BA2">
        <w:rPr>
          <w:bdr w:val="none" w:sz="0" w:space="0" w:color="auto" w:frame="1"/>
        </w:rPr>
        <w:t>de acordo com o</w:t>
      </w:r>
      <w:r>
        <w:rPr>
          <w:bdr w:val="none" w:sz="0" w:space="0" w:color="auto" w:frame="1"/>
        </w:rPr>
        <w:t xml:space="preserve"> anexo </w:t>
      </w:r>
      <w:r w:rsidR="00E64BA2">
        <w:rPr>
          <w:bdr w:val="none" w:sz="0" w:space="0" w:color="auto" w:frame="1"/>
        </w:rPr>
        <w:t xml:space="preserve">no </w:t>
      </w:r>
      <w:r>
        <w:rPr>
          <w:bdr w:val="none" w:sz="0" w:space="0" w:color="auto" w:frame="1"/>
        </w:rPr>
        <w:t xml:space="preserve">memorial, </w:t>
      </w:r>
      <w:r w:rsidR="00E64BA2">
        <w:rPr>
          <w:bdr w:val="none" w:sz="0" w:space="0" w:color="auto" w:frame="1"/>
        </w:rPr>
        <w:t>porém para atender aos requisitos de acessibilidade esta placa deverá ser alterada e ajustada, conforme informações abaixo.</w:t>
      </w:r>
    </w:p>
    <w:p w14:paraId="11A09B39" w14:textId="77777777" w:rsidR="00AA2390" w:rsidRDefault="00AA2390" w:rsidP="00AA239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596F8829" w14:textId="6FDE21D0" w:rsidR="00AA2390" w:rsidRDefault="00AA2390" w:rsidP="00AA2390">
      <w:pPr>
        <w:jc w:val="both"/>
      </w:pPr>
      <w:r>
        <w:t>Devido a cor das portas serem azul frança, d</w:t>
      </w:r>
      <w:r w:rsidR="000A5728">
        <w:t>everá ser instalado placa branco</w:t>
      </w:r>
      <w:r>
        <w:t xml:space="preserve"> com fundo pret</w:t>
      </w:r>
      <w:r w:rsidR="000A5728">
        <w:t>o, de acordo com a NBR 9050/2020</w:t>
      </w:r>
    </w:p>
    <w:p w14:paraId="26C77E6A" w14:textId="50E01BA6" w:rsidR="00AA2390" w:rsidRDefault="00AA2390" w:rsidP="00AA2390">
      <w:pPr>
        <w:jc w:val="center"/>
        <w:rPr>
          <w:sz w:val="20"/>
          <w:szCs w:val="20"/>
          <w:lang w:eastAsia="en-US"/>
        </w:rPr>
      </w:pPr>
      <w:r w:rsidRPr="0037691B">
        <w:rPr>
          <w:noProof/>
        </w:rPr>
        <w:t xml:space="preserve">  </w:t>
      </w:r>
      <w:r w:rsidR="000A5728">
        <w:rPr>
          <w:noProof/>
        </w:rPr>
        <w:drawing>
          <wp:inline distT="0" distB="0" distL="0" distR="0" wp14:anchorId="40918672" wp14:editId="5AD8820A">
            <wp:extent cx="1523097" cy="1543050"/>
            <wp:effectExtent l="0" t="0" r="1270"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551254" cy="1571576"/>
                    </a:xfrm>
                    <a:prstGeom prst="rect">
                      <a:avLst/>
                    </a:prstGeom>
                  </pic:spPr>
                </pic:pic>
              </a:graphicData>
            </a:graphic>
          </wp:inline>
        </w:drawing>
      </w:r>
    </w:p>
    <w:p w14:paraId="4E49631A" w14:textId="77777777" w:rsidR="00AA2390" w:rsidRDefault="00AA2390" w:rsidP="00AA2390">
      <w:pPr>
        <w:spacing w:after="0" w:line="360" w:lineRule="auto"/>
        <w:jc w:val="center"/>
        <w:rPr>
          <w:sz w:val="20"/>
          <w:szCs w:val="20"/>
          <w:lang w:eastAsia="en-US"/>
        </w:rPr>
      </w:pPr>
      <w:r>
        <w:rPr>
          <w:sz w:val="20"/>
          <w:szCs w:val="20"/>
          <w:lang w:eastAsia="en-US"/>
        </w:rPr>
        <w:t>Placas de sinalização visual</w:t>
      </w:r>
    </w:p>
    <w:p w14:paraId="6F7C1D58" w14:textId="39A890C0" w:rsidR="00AA2390" w:rsidRDefault="00AA2390" w:rsidP="00FB2AB4">
      <w:pPr>
        <w:spacing w:after="0" w:line="360" w:lineRule="auto"/>
        <w:jc w:val="center"/>
        <w:rPr>
          <w:sz w:val="20"/>
          <w:szCs w:val="20"/>
          <w:lang w:eastAsia="en-US"/>
        </w:rPr>
      </w:pPr>
      <w:r>
        <w:rPr>
          <w:sz w:val="20"/>
          <w:szCs w:val="20"/>
          <w:lang w:eastAsia="en-US"/>
        </w:rPr>
        <w:t>Fonte: projeto de acessibilidade e NBR 9050</w:t>
      </w:r>
      <w:r w:rsidR="000A5728">
        <w:rPr>
          <w:sz w:val="20"/>
          <w:szCs w:val="20"/>
          <w:lang w:eastAsia="en-US"/>
        </w:rPr>
        <w:t>/2020</w:t>
      </w:r>
    </w:p>
    <w:p w14:paraId="077EAACA" w14:textId="77777777" w:rsidR="00AA2390" w:rsidRDefault="00AA2390" w:rsidP="00AA2390">
      <w:pPr>
        <w:jc w:val="center"/>
        <w:rPr>
          <w:sz w:val="20"/>
          <w:szCs w:val="20"/>
          <w:lang w:eastAsia="en-US"/>
        </w:rPr>
      </w:pPr>
      <w:r>
        <w:rPr>
          <w:noProof/>
        </w:rPr>
        <w:drawing>
          <wp:inline distT="0" distB="0" distL="0" distR="0" wp14:anchorId="764521DB" wp14:editId="13D05063">
            <wp:extent cx="2927023" cy="2647950"/>
            <wp:effectExtent l="0" t="0" r="698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48552" cy="2667427"/>
                    </a:xfrm>
                    <a:prstGeom prst="rect">
                      <a:avLst/>
                    </a:prstGeom>
                  </pic:spPr>
                </pic:pic>
              </a:graphicData>
            </a:graphic>
          </wp:inline>
        </w:drawing>
      </w:r>
    </w:p>
    <w:p w14:paraId="216AB790" w14:textId="77777777" w:rsidR="00AA2390" w:rsidRDefault="00AA2390" w:rsidP="00AA2390">
      <w:pPr>
        <w:spacing w:after="0" w:line="360" w:lineRule="auto"/>
        <w:jc w:val="center"/>
        <w:rPr>
          <w:sz w:val="20"/>
          <w:szCs w:val="20"/>
          <w:lang w:eastAsia="en-US"/>
        </w:rPr>
      </w:pPr>
      <w:r>
        <w:rPr>
          <w:sz w:val="20"/>
          <w:szCs w:val="20"/>
          <w:lang w:eastAsia="en-US"/>
        </w:rPr>
        <w:t>Vista lado externo da porta com aplicação das placas indicativas</w:t>
      </w:r>
    </w:p>
    <w:p w14:paraId="1610E149" w14:textId="1C0AB8D6" w:rsidR="00AA2390" w:rsidRDefault="000A5728" w:rsidP="00AA2390">
      <w:pPr>
        <w:spacing w:after="0" w:line="360" w:lineRule="auto"/>
        <w:jc w:val="center"/>
        <w:rPr>
          <w:sz w:val="20"/>
          <w:szCs w:val="20"/>
          <w:lang w:eastAsia="en-US"/>
        </w:rPr>
      </w:pPr>
      <w:r>
        <w:rPr>
          <w:sz w:val="20"/>
          <w:szCs w:val="20"/>
          <w:lang w:eastAsia="en-US"/>
        </w:rPr>
        <w:t>Fonte: NBR 9050/2020</w:t>
      </w:r>
      <w:r w:rsidR="00AA2390">
        <w:rPr>
          <w:sz w:val="20"/>
          <w:szCs w:val="20"/>
          <w:lang w:eastAsia="en-US"/>
        </w:rPr>
        <w:t xml:space="preserve"> e projeto de acessibilidade</w:t>
      </w:r>
    </w:p>
    <w:p w14:paraId="209F7C6C" w14:textId="77777777" w:rsidR="00AA2390" w:rsidRDefault="00AA2390" w:rsidP="00AA2390">
      <w:pPr>
        <w:spacing w:after="0" w:line="360" w:lineRule="auto"/>
        <w:jc w:val="center"/>
        <w:rPr>
          <w:sz w:val="20"/>
          <w:szCs w:val="20"/>
          <w:lang w:eastAsia="en-US"/>
        </w:rPr>
      </w:pPr>
    </w:p>
    <w:p w14:paraId="2174F8FA" w14:textId="77777777" w:rsidR="00AA2390" w:rsidRDefault="00AA2390" w:rsidP="00AA2390">
      <w:pPr>
        <w:spacing w:after="0" w:line="360" w:lineRule="auto"/>
        <w:jc w:val="center"/>
        <w:rPr>
          <w:sz w:val="20"/>
          <w:szCs w:val="20"/>
          <w:lang w:eastAsia="en-US"/>
        </w:rPr>
      </w:pPr>
    </w:p>
    <w:p w14:paraId="1A5902CC" w14:textId="77777777" w:rsidR="00AA2390" w:rsidRDefault="00AA2390" w:rsidP="00AA2390">
      <w:pPr>
        <w:spacing w:after="0" w:line="360" w:lineRule="auto"/>
        <w:jc w:val="center"/>
        <w:rPr>
          <w:sz w:val="20"/>
          <w:szCs w:val="20"/>
          <w:lang w:eastAsia="en-US"/>
        </w:rPr>
      </w:pPr>
    </w:p>
    <w:p w14:paraId="63CD00EF" w14:textId="77777777" w:rsidR="00AA2390" w:rsidRDefault="00AA2390" w:rsidP="00AA2390">
      <w:pPr>
        <w:spacing w:after="0" w:line="360" w:lineRule="auto"/>
        <w:jc w:val="center"/>
        <w:rPr>
          <w:sz w:val="20"/>
          <w:szCs w:val="20"/>
          <w:lang w:eastAsia="en-US"/>
        </w:rPr>
      </w:pPr>
      <w:r>
        <w:rPr>
          <w:noProof/>
        </w:rPr>
        <w:drawing>
          <wp:inline distT="0" distB="0" distL="0" distR="0" wp14:anchorId="4C959F4B" wp14:editId="3AB65158">
            <wp:extent cx="1666875" cy="1977648"/>
            <wp:effectExtent l="0" t="0" r="0" b="381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685379" cy="1999602"/>
                    </a:xfrm>
                    <a:prstGeom prst="rect">
                      <a:avLst/>
                    </a:prstGeom>
                  </pic:spPr>
                </pic:pic>
              </a:graphicData>
            </a:graphic>
          </wp:inline>
        </w:drawing>
      </w:r>
    </w:p>
    <w:p w14:paraId="4AA9ACD6" w14:textId="77777777" w:rsidR="00AA2390" w:rsidRDefault="00AA2390" w:rsidP="00AA2390">
      <w:pPr>
        <w:spacing w:after="0" w:line="360" w:lineRule="auto"/>
        <w:jc w:val="center"/>
        <w:rPr>
          <w:sz w:val="20"/>
          <w:szCs w:val="20"/>
          <w:lang w:eastAsia="en-US"/>
        </w:rPr>
      </w:pPr>
      <w:r>
        <w:rPr>
          <w:sz w:val="20"/>
          <w:szCs w:val="20"/>
          <w:lang w:eastAsia="en-US"/>
        </w:rPr>
        <w:t>Placa de Sinalização Visual para banheiros coletivos</w:t>
      </w:r>
    </w:p>
    <w:p w14:paraId="6A5869AD" w14:textId="77777777" w:rsidR="00AA2390" w:rsidRDefault="00AA2390" w:rsidP="00AA2390">
      <w:pPr>
        <w:spacing w:after="0" w:line="360" w:lineRule="auto"/>
        <w:jc w:val="center"/>
        <w:rPr>
          <w:sz w:val="20"/>
          <w:szCs w:val="20"/>
          <w:lang w:eastAsia="en-US"/>
        </w:rPr>
      </w:pPr>
      <w:r>
        <w:rPr>
          <w:sz w:val="20"/>
          <w:szCs w:val="20"/>
          <w:lang w:eastAsia="en-US"/>
        </w:rPr>
        <w:t>Fonte: Manual modelo FDE SI-01</w:t>
      </w:r>
    </w:p>
    <w:p w14:paraId="5CDB0D2E" w14:textId="77777777" w:rsidR="00E74933" w:rsidRDefault="00E74933" w:rsidP="0037691B">
      <w:pPr>
        <w:spacing w:after="0" w:line="360" w:lineRule="auto"/>
        <w:jc w:val="center"/>
        <w:rPr>
          <w:sz w:val="20"/>
          <w:szCs w:val="20"/>
          <w:lang w:eastAsia="en-US"/>
        </w:rPr>
      </w:pPr>
    </w:p>
    <w:p w14:paraId="5A9576CD" w14:textId="274741FF" w:rsidR="00AA2390" w:rsidRDefault="00AA2390" w:rsidP="00AA2390">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sidR="000A5728">
        <w:rPr>
          <w:bdr w:val="none" w:sz="0" w:space="0" w:color="auto" w:frame="1"/>
        </w:rPr>
        <w:t>de acordo com a NBR 9050/2020</w:t>
      </w:r>
      <w:r>
        <w:rPr>
          <w:bdr w:val="none" w:sz="0" w:space="0" w:color="auto" w:frame="1"/>
        </w:rPr>
        <w:t xml:space="preserve">,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ncia Munsell</w:t>
      </w:r>
      <w:r>
        <w:rPr>
          <w:lang w:eastAsia="en-US"/>
        </w:rPr>
        <w:t xml:space="preserve"> </w:t>
      </w:r>
      <w:r w:rsidRPr="00595724">
        <w:rPr>
          <w:lang w:eastAsia="en-US"/>
        </w:rPr>
        <w:t>10B5/10 ou Pantone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2FB6F30" w14:textId="77777777" w:rsidR="00AA2390" w:rsidRDefault="00AA2390" w:rsidP="00AA2390">
      <w:pPr>
        <w:jc w:val="both"/>
        <w:rPr>
          <w:lang w:eastAsia="en-US"/>
        </w:rPr>
      </w:pPr>
      <w:r>
        <w:rPr>
          <w:lang w:eastAsia="en-US"/>
        </w:rPr>
        <w:t>Dimensão de 0,20m x 0,20m.</w:t>
      </w:r>
    </w:p>
    <w:p w14:paraId="72E560AC" w14:textId="60F84610" w:rsidR="007C44EB" w:rsidRDefault="00DA2C1C" w:rsidP="007C44EB">
      <w:pPr>
        <w:jc w:val="center"/>
        <w:rPr>
          <w:lang w:eastAsia="en-US"/>
        </w:rPr>
      </w:pPr>
      <w:r>
        <w:rPr>
          <w:noProof/>
        </w:rPr>
        <w:drawing>
          <wp:inline distT="0" distB="0" distL="0" distR="0" wp14:anchorId="2FA4B55F" wp14:editId="0921091F">
            <wp:extent cx="1809750" cy="1817386"/>
            <wp:effectExtent l="0" t="0" r="0"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34654" cy="1842395"/>
                    </a:xfrm>
                    <a:prstGeom prst="rect">
                      <a:avLst/>
                    </a:prstGeom>
                  </pic:spPr>
                </pic:pic>
              </a:graphicData>
            </a:graphic>
          </wp:inline>
        </w:drawing>
      </w:r>
    </w:p>
    <w:p w14:paraId="64BA9753" w14:textId="77777777" w:rsidR="007C44EB" w:rsidRDefault="007C44EB" w:rsidP="007C44EB">
      <w:pPr>
        <w:spacing w:after="0" w:line="360" w:lineRule="auto"/>
        <w:jc w:val="center"/>
        <w:rPr>
          <w:sz w:val="20"/>
          <w:szCs w:val="20"/>
          <w:lang w:eastAsia="en-US"/>
        </w:rPr>
      </w:pPr>
      <w:r>
        <w:rPr>
          <w:sz w:val="20"/>
          <w:szCs w:val="20"/>
          <w:lang w:eastAsia="en-US"/>
        </w:rPr>
        <w:t>Símbolo SIA – branco sobre fundo azul</w:t>
      </w:r>
    </w:p>
    <w:p w14:paraId="654C3A45" w14:textId="748E75C2" w:rsidR="007C44EB" w:rsidRDefault="00DA2C1C" w:rsidP="007C44EB">
      <w:pPr>
        <w:spacing w:after="0" w:line="360" w:lineRule="auto"/>
        <w:jc w:val="center"/>
        <w:rPr>
          <w:sz w:val="20"/>
          <w:szCs w:val="20"/>
          <w:lang w:eastAsia="en-US"/>
        </w:rPr>
      </w:pPr>
      <w:r>
        <w:rPr>
          <w:sz w:val="20"/>
          <w:szCs w:val="20"/>
          <w:lang w:eastAsia="en-US"/>
        </w:rPr>
        <w:t>Fonte: NBR 9050/2020</w:t>
      </w:r>
    </w:p>
    <w:p w14:paraId="38645138" w14:textId="77777777" w:rsidR="00896A3E" w:rsidRDefault="00896A3E" w:rsidP="007C44EB">
      <w:pPr>
        <w:spacing w:after="0" w:line="360" w:lineRule="auto"/>
        <w:jc w:val="center"/>
        <w:rPr>
          <w:sz w:val="20"/>
          <w:szCs w:val="20"/>
          <w:lang w:eastAsia="en-US"/>
        </w:rPr>
      </w:pPr>
    </w:p>
    <w:p w14:paraId="7B8C9740" w14:textId="56543D78" w:rsidR="00896A3E" w:rsidRDefault="00896A3E" w:rsidP="00896A3E">
      <w:pPr>
        <w:jc w:val="both"/>
        <w:rPr>
          <w:bdr w:val="none" w:sz="0" w:space="0" w:color="auto" w:frame="1"/>
        </w:rPr>
      </w:pPr>
      <w:r w:rsidRPr="001C1776">
        <w:rPr>
          <w:b/>
          <w:bdr w:val="none" w:sz="0" w:space="0" w:color="auto" w:frame="1"/>
        </w:rPr>
        <w:t>As placas indicativas de sinalização de pavimento</w:t>
      </w:r>
      <w:r>
        <w:rPr>
          <w:bdr w:val="none" w:sz="0" w:space="0" w:color="auto" w:frame="1"/>
        </w:rPr>
        <w:t>, serão instaladas nas paredes de acesso às escadas e elevadores</w:t>
      </w:r>
      <w:r w:rsidR="00DA2C1C">
        <w:rPr>
          <w:bdr w:val="none" w:sz="0" w:space="0" w:color="auto" w:frame="1"/>
        </w:rPr>
        <w:t>, conforme NBR 9050/2020 item 5.4.3.</w:t>
      </w:r>
    </w:p>
    <w:p w14:paraId="743FC501" w14:textId="7F5B7AB3" w:rsidR="006955EB" w:rsidRDefault="006955EB" w:rsidP="007C44EB">
      <w:pPr>
        <w:spacing w:after="0" w:line="360" w:lineRule="auto"/>
        <w:jc w:val="center"/>
        <w:rPr>
          <w:sz w:val="20"/>
          <w:szCs w:val="20"/>
          <w:lang w:eastAsia="en-US"/>
        </w:rPr>
      </w:pPr>
    </w:p>
    <w:p w14:paraId="737F2E25" w14:textId="711A2ADD" w:rsidR="00FB2AB4" w:rsidRDefault="00FB2AB4" w:rsidP="007C44EB">
      <w:pPr>
        <w:spacing w:after="0" w:line="360" w:lineRule="auto"/>
        <w:jc w:val="center"/>
        <w:rPr>
          <w:sz w:val="20"/>
          <w:szCs w:val="20"/>
          <w:lang w:eastAsia="en-US"/>
        </w:rPr>
      </w:pPr>
    </w:p>
    <w:p w14:paraId="13EB5002" w14:textId="18E04354" w:rsidR="00FB2AB4" w:rsidRDefault="00FB2AB4" w:rsidP="007C44EB">
      <w:pPr>
        <w:spacing w:after="0" w:line="360" w:lineRule="auto"/>
        <w:jc w:val="center"/>
        <w:rPr>
          <w:sz w:val="20"/>
          <w:szCs w:val="20"/>
          <w:lang w:eastAsia="en-US"/>
        </w:rPr>
      </w:pPr>
    </w:p>
    <w:p w14:paraId="6E839AC5" w14:textId="77777777" w:rsidR="00FB2AB4" w:rsidRDefault="00FB2AB4" w:rsidP="007C44EB">
      <w:pPr>
        <w:spacing w:after="0" w:line="360" w:lineRule="auto"/>
        <w:jc w:val="center"/>
        <w:rPr>
          <w:sz w:val="20"/>
          <w:szCs w:val="20"/>
          <w:lang w:eastAsia="en-US"/>
        </w:rPr>
      </w:pPr>
    </w:p>
    <w:p w14:paraId="4D75B205" w14:textId="77777777" w:rsidR="006955EB" w:rsidRDefault="006955EB" w:rsidP="001F5C76">
      <w:pPr>
        <w:pStyle w:val="Ttulo2"/>
      </w:pPr>
      <w:bookmarkStart w:id="37" w:name="_Toc49775851"/>
      <w:r w:rsidRPr="006955EB">
        <w:t>Sinalização Áudio Visual</w:t>
      </w:r>
      <w:bookmarkEnd w:id="37"/>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639D5451" w14:textId="277E67D9" w:rsidR="006955EB" w:rsidRDefault="006955EB" w:rsidP="006955EB">
      <w:pPr>
        <w:jc w:val="both"/>
        <w:rPr>
          <w:lang w:eastAsia="en-US"/>
        </w:rPr>
      </w:pPr>
      <w:r w:rsidRPr="004E37F0">
        <w:rPr>
          <w:lang w:eastAsia="en-US"/>
        </w:rPr>
        <w:t>De acordo</w:t>
      </w:r>
      <w:r>
        <w:rPr>
          <w:lang w:eastAsia="en-US"/>
        </w:rPr>
        <w:t xml:space="preserve"> com a NBR 15599/2008, deverá ser instalado</w:t>
      </w:r>
      <w:r w:rsidR="001F6934">
        <w:rPr>
          <w:lang w:eastAsia="en-US"/>
        </w:rPr>
        <w:t xml:space="preserve"> nas salas de aula e outros ambientes indicados em projeto</w:t>
      </w:r>
      <w:r>
        <w:rPr>
          <w:lang w:eastAsia="en-US"/>
        </w:rPr>
        <w:t>, sinalização luminosa intermitente (tipo flash) para avisos de intervalo e de mudança de professor na cor amarela e, incêndio ou perigo, em vermelho e amarelo, com flashes mais acelerados. De acordo com o princípio do</w:t>
      </w:r>
      <w:r w:rsidR="00DA2C1C">
        <w:rPr>
          <w:lang w:eastAsia="en-US"/>
        </w:rPr>
        <w:t>s dois sentidos da NBR 9050/2020</w:t>
      </w:r>
      <w:r>
        <w:rPr>
          <w:lang w:eastAsia="en-US"/>
        </w:rPr>
        <w:t>, será preciso além da sinalização visual, ter a sinalização sonoro para estas duas situações.</w:t>
      </w:r>
    </w:p>
    <w:p w14:paraId="25B8920D" w14:textId="77777777" w:rsidR="006955EB" w:rsidRDefault="006955EB" w:rsidP="006955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34C7C268" w14:textId="0B1FB3B1" w:rsidR="00E74933" w:rsidRDefault="006955EB" w:rsidP="006955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5970F59" w14:textId="1F22F2D1" w:rsidR="00AA2390"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56BF3CF8" w14:textId="550279C3" w:rsidR="00E86F1F" w:rsidRDefault="006955EB" w:rsidP="005E706A">
      <w:pPr>
        <w:pStyle w:val="Legenda"/>
        <w:rPr>
          <w:lang w:eastAsia="en-US"/>
        </w:rPr>
      </w:pPr>
      <w:r>
        <w:rPr>
          <w:lang w:eastAsia="en-US"/>
        </w:rPr>
        <w:t xml:space="preserve">          </w:t>
      </w:r>
    </w:p>
    <w:p w14:paraId="5B061C6F" w14:textId="77777777" w:rsidR="005E706A" w:rsidRPr="005E706A" w:rsidRDefault="005E706A" w:rsidP="005E706A">
      <w:pPr>
        <w:rPr>
          <w:sz w:val="10"/>
          <w:szCs w:val="10"/>
          <w:lang w:eastAsia="en-US"/>
        </w:rPr>
      </w:pPr>
    </w:p>
    <w:p w14:paraId="6680E246" w14:textId="77777777" w:rsidR="0094147B" w:rsidRDefault="0094147B" w:rsidP="001F5C76">
      <w:pPr>
        <w:pStyle w:val="Ttulo2"/>
      </w:pPr>
      <w:bookmarkStart w:id="38" w:name="_Toc49775852"/>
      <w:r>
        <w:t>Adequação da</w:t>
      </w:r>
      <w:r w:rsidR="00AC5D8C">
        <w:t>s</w:t>
      </w:r>
      <w:r>
        <w:t xml:space="preserve"> escada</w:t>
      </w:r>
      <w:r w:rsidR="00AC5D8C">
        <w:t>s</w:t>
      </w:r>
      <w:r>
        <w:t xml:space="preserve"> existente</w:t>
      </w:r>
      <w:r w:rsidR="00AC5D8C">
        <w:t>s</w:t>
      </w:r>
      <w:bookmarkEnd w:id="38"/>
    </w:p>
    <w:p w14:paraId="79758040" w14:textId="77777777" w:rsidR="0094147B" w:rsidRPr="00E74933" w:rsidRDefault="0094147B" w:rsidP="00CB2ECF">
      <w:pPr>
        <w:pStyle w:val="Ttulo2"/>
        <w:numPr>
          <w:ilvl w:val="0"/>
          <w:numId w:val="0"/>
        </w:numPr>
        <w:ind w:left="720"/>
      </w:pPr>
    </w:p>
    <w:p w14:paraId="2BC61BE0" w14:textId="77777777" w:rsidR="0094147B" w:rsidRDefault="0094147B" w:rsidP="0094147B">
      <w:pPr>
        <w:jc w:val="both"/>
        <w:rPr>
          <w:bCs/>
        </w:rPr>
      </w:pPr>
      <w:r>
        <w:rPr>
          <w:bCs/>
        </w:rPr>
        <w:t>A</w:t>
      </w:r>
      <w:r w:rsidR="00AC5D8C">
        <w:rPr>
          <w:bCs/>
        </w:rPr>
        <w:t>s</w:t>
      </w:r>
      <w:r>
        <w:rPr>
          <w:bCs/>
        </w:rPr>
        <w:t xml:space="preserve"> escada</w:t>
      </w:r>
      <w:r w:rsidR="00AC5D8C">
        <w:rPr>
          <w:bCs/>
        </w:rPr>
        <w:t>s</w:t>
      </w:r>
      <w:r>
        <w:rPr>
          <w:bCs/>
        </w:rPr>
        <w:t xml:space="preserve"> existente</w:t>
      </w:r>
      <w:r w:rsidR="00AC5D8C">
        <w:rPr>
          <w:bCs/>
        </w:rPr>
        <w:t>s</w:t>
      </w:r>
      <w:r>
        <w:rPr>
          <w:bCs/>
        </w:rPr>
        <w:t xml:space="preserve"> </w:t>
      </w:r>
      <w:r w:rsidR="00952AAB">
        <w:rPr>
          <w:bCs/>
        </w:rPr>
        <w:t xml:space="preserve">não estão na Rota Acessível, porém mesmo assim </w:t>
      </w:r>
      <w:r>
        <w:rPr>
          <w:bCs/>
        </w:rPr>
        <w:t>precisa</w:t>
      </w:r>
      <w:r w:rsidR="00AC5D8C">
        <w:rPr>
          <w:bCs/>
        </w:rPr>
        <w:t>m</w:t>
      </w:r>
      <w:r>
        <w:rPr>
          <w:bCs/>
        </w:rPr>
        <w:t xml:space="preserve"> de adequações para atender aos requisitos das leis e normas de acessibilidade, pois os componentes que nela se encontram não estão de acordo com as normas.</w:t>
      </w:r>
    </w:p>
    <w:p w14:paraId="6A282754" w14:textId="5C24AF9A" w:rsidR="0094147B" w:rsidRDefault="0094147B" w:rsidP="0094147B">
      <w:pPr>
        <w:jc w:val="both"/>
        <w:rPr>
          <w:bCs/>
        </w:rPr>
      </w:pPr>
      <w:r>
        <w:rPr>
          <w:bCs/>
        </w:rPr>
        <w:t>Deverá ser retirado todo o corrimão existente e, colocado os seguintes itens conforme abaixo:</w:t>
      </w:r>
    </w:p>
    <w:p w14:paraId="06718655" w14:textId="28BBF688" w:rsidR="00FB2AB4" w:rsidRDefault="00FB2AB4" w:rsidP="0094147B">
      <w:pPr>
        <w:jc w:val="both"/>
        <w:rPr>
          <w:bCs/>
        </w:rPr>
      </w:pPr>
    </w:p>
    <w:p w14:paraId="4DED931A" w14:textId="77777777" w:rsidR="00FB2AB4" w:rsidRDefault="00FB2AB4" w:rsidP="0094147B">
      <w:pPr>
        <w:jc w:val="both"/>
        <w:rPr>
          <w:bCs/>
        </w:rPr>
      </w:pPr>
    </w:p>
    <w:p w14:paraId="2179C23F" w14:textId="77777777" w:rsidR="0094147B" w:rsidRDefault="0094147B" w:rsidP="00112685">
      <w:pPr>
        <w:pStyle w:val="Ttulo2"/>
        <w:numPr>
          <w:ilvl w:val="0"/>
          <w:numId w:val="0"/>
        </w:numPr>
        <w:ind w:left="720" w:hanging="720"/>
      </w:pPr>
      <w:bookmarkStart w:id="39" w:name="_Toc30063410"/>
    </w:p>
    <w:p w14:paraId="571DA09C" w14:textId="77777777"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39"/>
    </w:p>
    <w:p w14:paraId="26A76394" w14:textId="4ED0F4AD"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100</w:t>
      </w:r>
      <w:r w:rsidR="000867B3">
        <w:rPr>
          <w:bdr w:val="none" w:sz="0" w:space="0" w:color="auto" w:frame="1"/>
        </w:rPr>
        <w:t>%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FA4DBF" w14:textId="7B3967C0" w:rsidR="00DA2C1C" w:rsidRPr="00EC399F" w:rsidRDefault="00DA2C1C" w:rsidP="00AA2390">
      <w:pPr>
        <w:jc w:val="both"/>
        <w:rPr>
          <w:bdr w:val="none" w:sz="0" w:space="0" w:color="auto" w:frame="1"/>
        </w:rPr>
      </w:pPr>
      <w:r w:rsidRPr="00EC399F">
        <w:rPr>
          <w:bdr w:val="none" w:sz="0" w:space="0" w:color="auto" w:frame="1"/>
        </w:rPr>
        <w:t>Instalar conforme item 1.11 deste memorial</w:t>
      </w:r>
    </w:p>
    <w:p w14:paraId="7E037356" w14:textId="77777777" w:rsidR="0094147B" w:rsidRPr="00EC399F" w:rsidRDefault="0094147B" w:rsidP="0094147B">
      <w:pPr>
        <w:spacing w:after="0" w:line="240" w:lineRule="auto"/>
        <w:jc w:val="center"/>
        <w:rPr>
          <w:sz w:val="20"/>
          <w:szCs w:val="20"/>
        </w:rPr>
      </w:pPr>
    </w:p>
    <w:p w14:paraId="656CA3EC" w14:textId="0E85DFC5" w:rsidR="0094147B" w:rsidRPr="00EC399F" w:rsidRDefault="00DA2C1C" w:rsidP="00112685">
      <w:pPr>
        <w:pStyle w:val="Ttulo"/>
        <w:jc w:val="both"/>
        <w:rPr>
          <w:rFonts w:eastAsia="Times New Roman" w:cstheme="minorHAnsi"/>
          <w:spacing w:val="0"/>
          <w:kern w:val="0"/>
          <w:sz w:val="22"/>
          <w:szCs w:val="22"/>
        </w:rPr>
      </w:pPr>
      <w:r w:rsidRPr="00EC399F">
        <w:rPr>
          <w:rFonts w:eastAsia="Times New Roman" w:cstheme="minorHAnsi"/>
          <w:spacing w:val="0"/>
          <w:kern w:val="0"/>
          <w:sz w:val="22"/>
          <w:szCs w:val="22"/>
        </w:rPr>
        <w:t>Sinalização Visual</w:t>
      </w:r>
      <w:r w:rsidR="0094147B" w:rsidRPr="00EC399F">
        <w:rPr>
          <w:rFonts w:eastAsia="Times New Roman" w:cstheme="minorHAnsi"/>
          <w:spacing w:val="0"/>
          <w:kern w:val="0"/>
          <w:sz w:val="22"/>
          <w:szCs w:val="22"/>
        </w:rPr>
        <w:t xml:space="preserve"> de Corrimão</w:t>
      </w:r>
    </w:p>
    <w:p w14:paraId="13D99457" w14:textId="77777777" w:rsidR="0094147B" w:rsidRPr="00EC399F" w:rsidRDefault="0094147B" w:rsidP="0094147B">
      <w:pPr>
        <w:pStyle w:val="Legenda"/>
        <w:rPr>
          <w:lang w:eastAsia="en-US"/>
        </w:rPr>
      </w:pPr>
    </w:p>
    <w:p w14:paraId="63F2FDE0" w14:textId="03ED9180" w:rsidR="005A629C" w:rsidRPr="00EC399F" w:rsidRDefault="005A629C" w:rsidP="005A629C">
      <w:pPr>
        <w:jc w:val="both"/>
        <w:rPr>
          <w:bdr w:val="none" w:sz="0" w:space="0" w:color="auto" w:frame="1"/>
        </w:rPr>
      </w:pPr>
      <w:r w:rsidRPr="00EC399F">
        <w:rPr>
          <w:bdr w:val="none" w:sz="0" w:space="0" w:color="auto" w:frame="1"/>
        </w:rPr>
        <w:t>Instalar conforme item 1.1</w:t>
      </w:r>
      <w:r w:rsidR="00EC399F" w:rsidRPr="00EC399F">
        <w:rPr>
          <w:bdr w:val="none" w:sz="0" w:space="0" w:color="auto" w:frame="1"/>
        </w:rPr>
        <w:t>1</w:t>
      </w:r>
      <w:r w:rsidRPr="00EC399F">
        <w:rPr>
          <w:bdr w:val="none" w:sz="0" w:space="0" w:color="auto" w:frame="1"/>
        </w:rPr>
        <w:t xml:space="preserve"> deste memorial</w:t>
      </w:r>
    </w:p>
    <w:p w14:paraId="394076DF" w14:textId="77777777" w:rsidR="0094147B" w:rsidRPr="00EC399F" w:rsidRDefault="0094147B" w:rsidP="0094147B">
      <w:pPr>
        <w:spacing w:after="0" w:line="360" w:lineRule="auto"/>
        <w:jc w:val="center"/>
        <w:rPr>
          <w:sz w:val="20"/>
          <w:szCs w:val="20"/>
          <w:lang w:eastAsia="en-US"/>
        </w:rPr>
      </w:pPr>
    </w:p>
    <w:p w14:paraId="791D0E8B" w14:textId="27AB5FF0" w:rsidR="0094147B" w:rsidRPr="00EC399F" w:rsidRDefault="005A629C" w:rsidP="00112685">
      <w:pPr>
        <w:pStyle w:val="Ttulo"/>
        <w:jc w:val="both"/>
        <w:rPr>
          <w:rFonts w:eastAsia="Times New Roman" w:cstheme="minorHAnsi"/>
          <w:spacing w:val="0"/>
          <w:kern w:val="0"/>
          <w:sz w:val="22"/>
          <w:szCs w:val="22"/>
        </w:rPr>
      </w:pPr>
      <w:r w:rsidRPr="00EC399F">
        <w:rPr>
          <w:rFonts w:eastAsia="Times New Roman" w:cstheme="minorHAnsi"/>
          <w:spacing w:val="0"/>
          <w:kern w:val="0"/>
          <w:sz w:val="22"/>
          <w:szCs w:val="22"/>
        </w:rPr>
        <w:t>Sinalização visual de degraus</w:t>
      </w:r>
    </w:p>
    <w:p w14:paraId="6AC3D9EA" w14:textId="77777777" w:rsidR="0094147B" w:rsidRPr="00EC399F" w:rsidRDefault="0094147B" w:rsidP="00CB2ECF">
      <w:pPr>
        <w:pStyle w:val="Ttulo2"/>
        <w:numPr>
          <w:ilvl w:val="0"/>
          <w:numId w:val="0"/>
        </w:numPr>
      </w:pPr>
    </w:p>
    <w:p w14:paraId="41F156B9" w14:textId="56CFC060" w:rsidR="005A629C" w:rsidRPr="00EC399F" w:rsidRDefault="005A629C" w:rsidP="005A629C">
      <w:pPr>
        <w:jc w:val="both"/>
        <w:rPr>
          <w:bdr w:val="none" w:sz="0" w:space="0" w:color="auto" w:frame="1"/>
        </w:rPr>
      </w:pPr>
      <w:r w:rsidRPr="00EC399F">
        <w:rPr>
          <w:bdr w:val="none" w:sz="0" w:space="0" w:color="auto" w:frame="1"/>
        </w:rPr>
        <w:t>Instalar conforme item 1.1</w:t>
      </w:r>
      <w:r w:rsidR="00EC399F" w:rsidRPr="00EC399F">
        <w:rPr>
          <w:bdr w:val="none" w:sz="0" w:space="0" w:color="auto" w:frame="1"/>
        </w:rPr>
        <w:t>4</w:t>
      </w:r>
      <w:r w:rsidRPr="00EC399F">
        <w:rPr>
          <w:bdr w:val="none" w:sz="0" w:space="0" w:color="auto" w:frame="1"/>
        </w:rPr>
        <w:t xml:space="preserve"> deste memorial</w:t>
      </w:r>
    </w:p>
    <w:p w14:paraId="6AE132C7" w14:textId="6DA42F4D" w:rsidR="00952AAB" w:rsidRDefault="00E6174C" w:rsidP="00952AAB">
      <w:pPr>
        <w:pStyle w:val="Ttulo2"/>
      </w:pPr>
      <w:bookmarkStart w:id="40" w:name="_Toc49775853"/>
      <w:r>
        <w:t>Plataforma Elevatória</w:t>
      </w:r>
      <w:bookmarkEnd w:id="40"/>
    </w:p>
    <w:p w14:paraId="5C65E5B7" w14:textId="77777777" w:rsidR="00952AAB" w:rsidRPr="00E74933" w:rsidRDefault="00952AAB" w:rsidP="00952AAB">
      <w:pPr>
        <w:pStyle w:val="Ttulo2"/>
        <w:numPr>
          <w:ilvl w:val="0"/>
          <w:numId w:val="0"/>
        </w:numPr>
        <w:ind w:left="720"/>
      </w:pPr>
    </w:p>
    <w:p w14:paraId="4C2A8D33" w14:textId="24563446" w:rsidR="00952AAB" w:rsidRDefault="0007088A" w:rsidP="00952AAB">
      <w:pPr>
        <w:jc w:val="both"/>
        <w:rPr>
          <w:bCs/>
        </w:rPr>
      </w:pPr>
      <w:r>
        <w:rPr>
          <w:bCs/>
        </w:rPr>
        <w:t xml:space="preserve">Para criar uma rota acessível </w:t>
      </w:r>
      <w:r w:rsidR="00A366DD">
        <w:rPr>
          <w:bCs/>
        </w:rPr>
        <w:t>entre os pavimentos</w:t>
      </w:r>
      <w:r>
        <w:rPr>
          <w:bCs/>
        </w:rPr>
        <w:t xml:space="preserve">, foi necessário </w:t>
      </w:r>
      <w:r w:rsidR="00E86F1F">
        <w:rPr>
          <w:bCs/>
        </w:rPr>
        <w:t>implantar plataforma</w:t>
      </w:r>
      <w:r w:rsidR="00EC399F">
        <w:rPr>
          <w:bCs/>
        </w:rPr>
        <w:t>s</w:t>
      </w:r>
      <w:r w:rsidR="00E86F1F">
        <w:rPr>
          <w:bCs/>
        </w:rPr>
        <w:t xml:space="preserve"> elevatória</w:t>
      </w:r>
      <w:r w:rsidR="00EC399F">
        <w:rPr>
          <w:bCs/>
        </w:rPr>
        <w:t>s</w:t>
      </w:r>
      <w:r>
        <w:rPr>
          <w:bCs/>
        </w:rPr>
        <w:t xml:space="preserve">, com a colocação de todos os requisitos exigidos pelas </w:t>
      </w:r>
      <w:r w:rsidR="00952AAB">
        <w:rPr>
          <w:bCs/>
        </w:rPr>
        <w:t>l</w:t>
      </w:r>
      <w:r>
        <w:rPr>
          <w:bCs/>
        </w:rPr>
        <w:t>eis e normas de acessibilidade</w:t>
      </w:r>
      <w:r w:rsidR="00E86F1F">
        <w:rPr>
          <w:bCs/>
        </w:rPr>
        <w:t>.</w:t>
      </w:r>
    </w:p>
    <w:p w14:paraId="54FA1D1C" w14:textId="71EED376" w:rsidR="00E86F1F" w:rsidRPr="00E86F1F" w:rsidRDefault="00E86F1F" w:rsidP="00E86F1F">
      <w:pPr>
        <w:jc w:val="both"/>
        <w:rPr>
          <w:bCs/>
        </w:rPr>
      </w:pPr>
      <w:r w:rsidRPr="00E86F1F">
        <w:rPr>
          <w:bCs/>
        </w:rPr>
        <w:t>Desta forma, teremos a escada dentro dos padrões exigidos, e a rota acessível será através da plataforma elevatória com percurso até 4,00 metros de altura</w:t>
      </w:r>
      <w:r w:rsidR="00C953C7">
        <w:rPr>
          <w:bCs/>
        </w:rPr>
        <w:t xml:space="preserve">, a mesma </w:t>
      </w:r>
      <w:r w:rsidR="00C953C7">
        <w:t>será instalada como de uso restrito para a acessibilidade</w:t>
      </w:r>
      <w:r w:rsidR="00C953C7">
        <w:rPr>
          <w:bCs/>
        </w:rPr>
        <w:t xml:space="preserve">. </w:t>
      </w:r>
      <w:r w:rsidRPr="00E86F1F">
        <w:rPr>
          <w:bCs/>
        </w:rPr>
        <w:t>Que deverá atender a todas as exigências das leis e normas de acessibilidade, bem como a NBR 9386-1.</w:t>
      </w:r>
    </w:p>
    <w:p w14:paraId="1A3BA832" w14:textId="77777777" w:rsidR="00E86F1F" w:rsidRPr="00E86F1F" w:rsidRDefault="00E86F1F" w:rsidP="00E86F1F">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7DB044A7" w14:textId="2F23636A" w:rsidR="00E86F1F" w:rsidRDefault="00E86F1F" w:rsidP="00E86F1F">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6E46A73D" w14:textId="77777777" w:rsidR="00E86F1F" w:rsidRPr="00E86F1F" w:rsidRDefault="00E86F1F" w:rsidP="00E86F1F">
      <w:pPr>
        <w:jc w:val="both"/>
        <w:rPr>
          <w:bCs/>
        </w:rPr>
      </w:pPr>
      <w:r w:rsidRPr="00E86F1F">
        <w:rPr>
          <w:bCs/>
        </w:rPr>
        <w:t>Deverá ser conferido a instalação de toda rede elétrica com quadro geral de distribuição da escola.</w:t>
      </w:r>
    </w:p>
    <w:p w14:paraId="7997B477" w14:textId="77777777" w:rsidR="00EC399F" w:rsidRDefault="00EC399F" w:rsidP="00C953C7">
      <w:pPr>
        <w:jc w:val="both"/>
        <w:rPr>
          <w:bCs/>
        </w:rPr>
      </w:pPr>
    </w:p>
    <w:p w14:paraId="4906D613" w14:textId="77777777" w:rsidR="00EC399F" w:rsidRDefault="00EC399F" w:rsidP="00C953C7">
      <w:pPr>
        <w:jc w:val="both"/>
        <w:rPr>
          <w:bCs/>
        </w:rPr>
      </w:pPr>
    </w:p>
    <w:p w14:paraId="53D27618" w14:textId="77777777" w:rsidR="00EC399F" w:rsidRDefault="00EC399F" w:rsidP="00C953C7">
      <w:pPr>
        <w:jc w:val="both"/>
        <w:rPr>
          <w:bCs/>
        </w:rPr>
      </w:pPr>
    </w:p>
    <w:p w14:paraId="0C7D4FC1" w14:textId="264F85F3" w:rsidR="00C953C7" w:rsidRDefault="00E86F1F" w:rsidP="00C953C7">
      <w:pPr>
        <w:jc w:val="both"/>
        <w:rPr>
          <w:bCs/>
        </w:rPr>
      </w:pPr>
      <w:r w:rsidRPr="00E86F1F">
        <w:rPr>
          <w:bCs/>
        </w:rPr>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29494A0E" w14:textId="611F6547" w:rsidR="00C953C7" w:rsidRPr="00C953C7" w:rsidRDefault="00C953C7" w:rsidP="00C953C7">
      <w:pPr>
        <w:jc w:val="both"/>
        <w:rPr>
          <w:bCs/>
        </w:rPr>
      </w:pPr>
      <w:r>
        <w:t xml:space="preserve">A fixação do equipamento exige pontos de fixação na caixa corrida. </w:t>
      </w:r>
    </w:p>
    <w:p w14:paraId="1FF63B45" w14:textId="00110DC1" w:rsidR="00C953C7" w:rsidRDefault="00C953C7" w:rsidP="00C953C7">
      <w:pPr>
        <w:jc w:val="both"/>
      </w:pPr>
      <w:r w:rsidRPr="007D58FF">
        <w:t>Botoeiras: Botoeiras de cabina e pavimentos em aço inoxidável escova</w:t>
      </w:r>
      <w:r>
        <w:t>do, com indicadores de andares;</w:t>
      </w:r>
    </w:p>
    <w:p w14:paraId="444C865B" w14:textId="77777777" w:rsidR="00C953C7" w:rsidRDefault="00C953C7" w:rsidP="00C953C7">
      <w:pPr>
        <w:jc w:val="center"/>
      </w:pPr>
      <w:r>
        <w:rPr>
          <w:noProof/>
        </w:rPr>
        <w:drawing>
          <wp:inline distT="0" distB="0" distL="0" distR="0" wp14:anchorId="502AC5FD" wp14:editId="1D9F49F8">
            <wp:extent cx="1985645" cy="2072852"/>
            <wp:effectExtent l="0" t="0" r="0" b="381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997020" cy="2084726"/>
                    </a:xfrm>
                    <a:prstGeom prst="rect">
                      <a:avLst/>
                    </a:prstGeom>
                  </pic:spPr>
                </pic:pic>
              </a:graphicData>
            </a:graphic>
          </wp:inline>
        </w:drawing>
      </w:r>
    </w:p>
    <w:p w14:paraId="46CB250E" w14:textId="77777777" w:rsidR="00C953C7" w:rsidRPr="00267ED9" w:rsidRDefault="00C953C7" w:rsidP="00C953C7">
      <w:pPr>
        <w:spacing w:after="0" w:line="360" w:lineRule="auto"/>
        <w:jc w:val="center"/>
        <w:rPr>
          <w:sz w:val="20"/>
          <w:szCs w:val="20"/>
          <w:lang w:eastAsia="en-US"/>
        </w:rPr>
      </w:pPr>
      <w:r>
        <w:rPr>
          <w:sz w:val="20"/>
          <w:szCs w:val="20"/>
          <w:lang w:eastAsia="en-US"/>
        </w:rPr>
        <w:t>Figura apenas ilustrativa</w:t>
      </w:r>
    </w:p>
    <w:p w14:paraId="7A595550" w14:textId="5A9C7613" w:rsidR="00C953C7" w:rsidRDefault="00C953C7" w:rsidP="00C953C7">
      <w:pPr>
        <w:spacing w:after="0" w:line="360" w:lineRule="auto"/>
        <w:jc w:val="center"/>
        <w:rPr>
          <w:sz w:val="20"/>
          <w:szCs w:val="20"/>
          <w:lang w:eastAsia="en-US"/>
        </w:rPr>
      </w:pPr>
      <w:r>
        <w:rPr>
          <w:sz w:val="20"/>
          <w:szCs w:val="20"/>
          <w:lang w:eastAsia="en-US"/>
        </w:rPr>
        <w:t>Fonte: Google 23.03.2020</w:t>
      </w:r>
    </w:p>
    <w:p w14:paraId="40B853A9" w14:textId="77777777" w:rsidR="00C953C7" w:rsidRPr="00C953C7" w:rsidRDefault="00C953C7" w:rsidP="00C953C7">
      <w:pPr>
        <w:spacing w:after="0" w:line="360" w:lineRule="auto"/>
        <w:jc w:val="center"/>
        <w:rPr>
          <w:sz w:val="20"/>
          <w:szCs w:val="20"/>
          <w:lang w:eastAsia="en-US"/>
        </w:rPr>
      </w:pPr>
    </w:p>
    <w:p w14:paraId="024F5E63" w14:textId="77777777" w:rsidR="00CA4998" w:rsidRDefault="008E1393" w:rsidP="001F5C76">
      <w:pPr>
        <w:pStyle w:val="Ttulo2"/>
      </w:pPr>
      <w:bookmarkStart w:id="41" w:name="_Toc49775854"/>
      <w:r>
        <w:t>Demolição das alvena</w:t>
      </w:r>
      <w:r w:rsidR="00462D92">
        <w:t xml:space="preserve">rias | Retirada de esquadrias </w:t>
      </w:r>
      <w:r w:rsidR="00822A4E">
        <w:t>e Troca de</w:t>
      </w:r>
      <w:r w:rsidR="00462D92">
        <w:t xml:space="preserve"> </w:t>
      </w:r>
      <w:r>
        <w:t>Revestimentos</w:t>
      </w:r>
      <w:bookmarkEnd w:id="41"/>
      <w:r w:rsidR="00462D92">
        <w:t xml:space="preserve"> </w:t>
      </w:r>
    </w:p>
    <w:p w14:paraId="6EEE5DE1" w14:textId="77777777" w:rsidR="00A366DD" w:rsidRDefault="00A366DD" w:rsidP="008E1393">
      <w:pPr>
        <w:jc w:val="both"/>
        <w:rPr>
          <w:lang w:eastAsia="en-US"/>
        </w:rPr>
      </w:pPr>
    </w:p>
    <w:p w14:paraId="15F76A8C" w14:textId="666294AB"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14:paraId="798D9627" w14:textId="77777777" w:rsidR="00C953C7"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w:t>
      </w:r>
    </w:p>
    <w:p w14:paraId="4FBF2ED6" w14:textId="4C09671C" w:rsidR="00F1103A" w:rsidRDefault="00F1103A" w:rsidP="008E139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13E2D36E" w14:textId="66CDFB51" w:rsidR="00EC399F" w:rsidRDefault="00EC399F" w:rsidP="008E1393">
      <w:pPr>
        <w:jc w:val="both"/>
        <w:rPr>
          <w:i/>
          <w:lang w:eastAsia="en-US"/>
        </w:rPr>
      </w:pPr>
    </w:p>
    <w:p w14:paraId="072F321D" w14:textId="77777777" w:rsidR="00CA2B59" w:rsidRDefault="00CA2B59" w:rsidP="008E1393">
      <w:pPr>
        <w:jc w:val="both"/>
        <w:rPr>
          <w:i/>
          <w:lang w:eastAsia="en-US"/>
        </w:rPr>
      </w:pPr>
    </w:p>
    <w:p w14:paraId="7474A77F" w14:textId="77777777" w:rsidR="008E1393" w:rsidRPr="008E1393" w:rsidRDefault="008E1393" w:rsidP="008E1393">
      <w:pPr>
        <w:pStyle w:val="PargrafodaLista"/>
        <w:numPr>
          <w:ilvl w:val="0"/>
          <w:numId w:val="25"/>
        </w:numPr>
        <w:jc w:val="both"/>
        <w:rPr>
          <w:b/>
        </w:rPr>
      </w:pPr>
      <w:r w:rsidRPr="008E1393">
        <w:rPr>
          <w:b/>
        </w:rPr>
        <w:t>Demolição e Requadro de alvenaria</w:t>
      </w:r>
    </w:p>
    <w:p w14:paraId="3A4AB896" w14:textId="77777777" w:rsidR="00F45738" w:rsidRDefault="00F45738" w:rsidP="008E1393">
      <w:pPr>
        <w:pStyle w:val="PargrafodaLista"/>
        <w:ind w:left="0"/>
        <w:jc w:val="both"/>
      </w:pPr>
    </w:p>
    <w:p w14:paraId="5F98194C" w14:textId="77777777"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14:paraId="690F6B66" w14:textId="77777777" w:rsidR="00F45738" w:rsidRDefault="00F45738" w:rsidP="008E1393">
      <w:pPr>
        <w:pStyle w:val="PargrafodaLista"/>
        <w:ind w:left="0"/>
        <w:jc w:val="both"/>
      </w:pPr>
    </w:p>
    <w:p w14:paraId="0F980C63" w14:textId="77777777" w:rsidR="008E1393" w:rsidRDefault="008E1393" w:rsidP="008E1393">
      <w:pPr>
        <w:pStyle w:val="PargrafodaLista"/>
        <w:ind w:left="0"/>
        <w:jc w:val="both"/>
      </w:pPr>
      <w:r w:rsidRPr="00B22940">
        <w:t xml:space="preserve">Os materiais da edificação, durante a demolição e a remoção, devem ser previamente umedecidos. </w:t>
      </w:r>
    </w:p>
    <w:p w14:paraId="571FEDC2" w14:textId="77777777" w:rsidR="00AA2390" w:rsidRDefault="00AA2390" w:rsidP="008E1393">
      <w:pPr>
        <w:pStyle w:val="PargrafodaLista"/>
        <w:ind w:left="0"/>
        <w:jc w:val="both"/>
      </w:pPr>
    </w:p>
    <w:p w14:paraId="7F1B0975" w14:textId="77777777"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4B46C550" w14:textId="77777777" w:rsidR="008E1393" w:rsidRPr="00B22940" w:rsidRDefault="008E1393" w:rsidP="008E1393">
      <w:pPr>
        <w:pStyle w:val="PargrafodaLista"/>
        <w:ind w:left="0"/>
        <w:jc w:val="both"/>
      </w:pPr>
    </w:p>
    <w:p w14:paraId="750C78FB" w14:textId="77777777"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7A8A3D1A" w14:textId="77777777" w:rsidR="008E1393" w:rsidRDefault="008E1393" w:rsidP="008E1393">
      <w:pPr>
        <w:pStyle w:val="PargrafodaLista"/>
        <w:ind w:left="0"/>
        <w:jc w:val="both"/>
      </w:pPr>
    </w:p>
    <w:p w14:paraId="2456FB78" w14:textId="77777777" w:rsidR="008E1393"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14:paraId="37F9E929" w14:textId="77777777" w:rsidR="00FC07B0" w:rsidRDefault="00FC07B0" w:rsidP="008E1393">
      <w:pPr>
        <w:pStyle w:val="PargrafodaLista"/>
        <w:ind w:left="0"/>
        <w:jc w:val="both"/>
      </w:pPr>
    </w:p>
    <w:p w14:paraId="09729713" w14:textId="2447DAF0"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C1A6AD4" w14:textId="77777777"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80FFF5" w14:textId="77777777" w:rsidR="008E1393" w:rsidRDefault="008E1393" w:rsidP="008E1393">
      <w:pPr>
        <w:pStyle w:val="PargrafodaLista"/>
        <w:ind w:left="0"/>
        <w:jc w:val="both"/>
      </w:pPr>
    </w:p>
    <w:p w14:paraId="2BE85C02" w14:textId="77777777"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51FC5EA" w14:textId="77777777" w:rsidR="000301B4" w:rsidRDefault="000301B4" w:rsidP="008E1393">
      <w:pPr>
        <w:pStyle w:val="PargrafodaLista"/>
        <w:ind w:left="0"/>
        <w:jc w:val="both"/>
      </w:pPr>
    </w:p>
    <w:p w14:paraId="07044EBD" w14:textId="651E43E6"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B4D5564" w14:textId="77777777" w:rsidR="008E1393" w:rsidRDefault="008E1393" w:rsidP="008E1393">
      <w:pPr>
        <w:pStyle w:val="PargrafodaLista"/>
        <w:ind w:left="0"/>
        <w:jc w:val="both"/>
      </w:pPr>
    </w:p>
    <w:p w14:paraId="41BCC5BD" w14:textId="77777777" w:rsidR="00CA2B59" w:rsidRDefault="00CA2B59" w:rsidP="008E1393">
      <w:pPr>
        <w:pStyle w:val="PargrafodaLista"/>
        <w:ind w:left="0"/>
        <w:jc w:val="both"/>
      </w:pPr>
    </w:p>
    <w:p w14:paraId="08286D00" w14:textId="77777777" w:rsidR="00CA2B59" w:rsidRDefault="00CA2B59" w:rsidP="008E1393">
      <w:pPr>
        <w:pStyle w:val="PargrafodaLista"/>
        <w:ind w:left="0"/>
        <w:jc w:val="both"/>
      </w:pPr>
    </w:p>
    <w:p w14:paraId="630C3DED" w14:textId="77777777" w:rsidR="00CA2B59" w:rsidRDefault="00CA2B59" w:rsidP="008E1393">
      <w:pPr>
        <w:pStyle w:val="PargrafodaLista"/>
        <w:ind w:left="0"/>
        <w:jc w:val="both"/>
      </w:pPr>
    </w:p>
    <w:p w14:paraId="70D1C806" w14:textId="11EA42AA"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3AF38132" w14:textId="77777777" w:rsidR="008E1393" w:rsidRPr="009E51E6" w:rsidRDefault="008E1393" w:rsidP="008E1393">
      <w:pPr>
        <w:pStyle w:val="PargrafodaLista"/>
        <w:ind w:left="0"/>
        <w:jc w:val="both"/>
      </w:pPr>
    </w:p>
    <w:p w14:paraId="2AB02E1C" w14:textId="77777777"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43E5C4EF" w14:textId="77777777" w:rsidR="00AC5D8C" w:rsidRDefault="00AC5D8C" w:rsidP="008E1393">
      <w:pPr>
        <w:pStyle w:val="PargrafodaLista"/>
        <w:ind w:left="0"/>
        <w:jc w:val="both"/>
      </w:pPr>
    </w:p>
    <w:p w14:paraId="60C0D9B7" w14:textId="77777777"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14:paraId="616D39F7" w14:textId="77777777" w:rsidR="00AA2390" w:rsidRDefault="00AA2390" w:rsidP="008E1393">
      <w:pPr>
        <w:pStyle w:val="PargrafodaLista"/>
        <w:ind w:left="0"/>
        <w:jc w:val="both"/>
      </w:pPr>
    </w:p>
    <w:p w14:paraId="1C28F723" w14:textId="77777777"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embutimento de fechaduras e dobradiças. </w:t>
      </w:r>
    </w:p>
    <w:p w14:paraId="6A9DB08F" w14:textId="77777777" w:rsidR="008E1393" w:rsidRDefault="008E1393" w:rsidP="008E1393">
      <w:pPr>
        <w:autoSpaceDE w:val="0"/>
        <w:autoSpaceDN w:val="0"/>
        <w:adjustRightInd w:val="0"/>
        <w:spacing w:after="0" w:line="240" w:lineRule="auto"/>
        <w:jc w:val="both"/>
      </w:pPr>
    </w:p>
    <w:p w14:paraId="3E8B5CA7" w14:textId="77777777" w:rsidR="001C017D" w:rsidRPr="001C017D" w:rsidRDefault="001C017D" w:rsidP="001C017D">
      <w:pPr>
        <w:pStyle w:val="PargrafodaLista"/>
        <w:numPr>
          <w:ilvl w:val="0"/>
          <w:numId w:val="25"/>
        </w:numPr>
        <w:jc w:val="both"/>
        <w:rPr>
          <w:b/>
        </w:rPr>
      </w:pPr>
      <w:r w:rsidRPr="001C017D">
        <w:rPr>
          <w:b/>
        </w:rPr>
        <w:t>Alvenaria Auto Portante Bloco Estrutural</w:t>
      </w:r>
    </w:p>
    <w:p w14:paraId="036E526E" w14:textId="77777777" w:rsidR="00F45738" w:rsidRDefault="00F45738" w:rsidP="001C017D">
      <w:pPr>
        <w:pStyle w:val="PargrafodaLista"/>
        <w:ind w:left="0"/>
        <w:jc w:val="both"/>
      </w:pPr>
    </w:p>
    <w:p w14:paraId="3A5CFEAF" w14:textId="77777777" w:rsidR="001C017D" w:rsidRDefault="001C017D" w:rsidP="001C017D">
      <w:pPr>
        <w:pStyle w:val="PargrafodaLista"/>
        <w:ind w:left="0"/>
        <w:jc w:val="both"/>
      </w:pPr>
      <w:r>
        <w:t>Todas as novas paredes a serem executadas serão em alvenaria auto portante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72227028" w14:textId="77777777" w:rsidR="000301B4" w:rsidRDefault="000301B4" w:rsidP="001C017D">
      <w:pPr>
        <w:pStyle w:val="PargrafodaLista"/>
        <w:ind w:left="0"/>
        <w:jc w:val="both"/>
      </w:pPr>
    </w:p>
    <w:p w14:paraId="3ECD0A28" w14:textId="00204C79" w:rsidR="001C017D" w:rsidRDefault="001C017D" w:rsidP="001C017D">
      <w:pPr>
        <w:pStyle w:val="PargrafodaLista"/>
        <w:ind w:left="0"/>
        <w:jc w:val="both"/>
      </w:pPr>
      <w:r>
        <w:t>Procedimento:</w:t>
      </w:r>
    </w:p>
    <w:p w14:paraId="5B0B88FB" w14:textId="77777777" w:rsidR="001C017D" w:rsidRDefault="001C017D" w:rsidP="001C017D">
      <w:pPr>
        <w:pStyle w:val="PargrafodaLista"/>
        <w:ind w:left="0"/>
        <w:jc w:val="both"/>
      </w:pPr>
    </w:p>
    <w:p w14:paraId="6492E6F7" w14:textId="77777777" w:rsidR="001C017D" w:rsidRDefault="001C017D" w:rsidP="001C017D">
      <w:pPr>
        <w:pStyle w:val="PargrafodaLista"/>
        <w:numPr>
          <w:ilvl w:val="0"/>
          <w:numId w:val="30"/>
        </w:numPr>
        <w:jc w:val="both"/>
      </w:pPr>
      <w:r>
        <w:t>Usar um bloco estratégico para base. Na face desse bloco cortar um retângulo para fazer a limpeza dos blocos;</w:t>
      </w:r>
    </w:p>
    <w:p w14:paraId="72B36D24" w14:textId="77777777" w:rsidR="001C017D" w:rsidRDefault="001C017D" w:rsidP="001C017D">
      <w:pPr>
        <w:pStyle w:val="PargrafodaLista"/>
        <w:numPr>
          <w:ilvl w:val="0"/>
          <w:numId w:val="30"/>
        </w:numPr>
        <w:jc w:val="both"/>
      </w:pPr>
      <w:r>
        <w:t>Antes de assentar os demais blocos, tirar o prumo para saber se a vertical está prumada corretamente;</w:t>
      </w:r>
    </w:p>
    <w:p w14:paraId="686EEEFE" w14:textId="77777777"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02D37C4A" w14:textId="77777777" w:rsidR="001C017D" w:rsidRDefault="001C017D" w:rsidP="001C017D">
      <w:pPr>
        <w:pStyle w:val="PargrafodaLista"/>
        <w:numPr>
          <w:ilvl w:val="0"/>
          <w:numId w:val="30"/>
        </w:numPr>
        <w:jc w:val="both"/>
      </w:pPr>
      <w:r>
        <w:t>Aplicar a argamassa na base impermeabilizada, com auxílio de colher de pedreiro ou bisnaga;</w:t>
      </w:r>
    </w:p>
    <w:p w14:paraId="0653D996" w14:textId="77777777"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14:paraId="45392371" w14:textId="02E9C78D" w:rsidR="00C953C7" w:rsidRDefault="001C017D" w:rsidP="00C953C7">
      <w:pPr>
        <w:pStyle w:val="PargrafodaLista"/>
        <w:numPr>
          <w:ilvl w:val="0"/>
          <w:numId w:val="30"/>
        </w:numPr>
        <w:jc w:val="both"/>
      </w:pPr>
      <w:r>
        <w:t>Ajustar o bloco com as duas mãos sem forçar a argamassa;</w:t>
      </w:r>
    </w:p>
    <w:p w14:paraId="7361A766" w14:textId="77777777" w:rsidR="001C017D" w:rsidRDefault="001C017D" w:rsidP="001C017D">
      <w:pPr>
        <w:pStyle w:val="PargrafodaLista"/>
        <w:numPr>
          <w:ilvl w:val="0"/>
          <w:numId w:val="30"/>
        </w:numPr>
        <w:jc w:val="both"/>
      </w:pPr>
      <w:r>
        <w:t>Com o auxílio da marreta de borracha, ajustar o bloco seguindo o mesmo nível do bloco anterior;</w:t>
      </w:r>
    </w:p>
    <w:p w14:paraId="045FE068" w14:textId="77777777" w:rsidR="001C017D" w:rsidRDefault="001C017D" w:rsidP="001C017D">
      <w:pPr>
        <w:pStyle w:val="PargrafodaLista"/>
        <w:numPr>
          <w:ilvl w:val="0"/>
          <w:numId w:val="30"/>
        </w:numPr>
        <w:jc w:val="both"/>
      </w:pPr>
      <w:r>
        <w:t>Usar o aparelho de nível para checar se os blocos estão nivelados;</w:t>
      </w:r>
    </w:p>
    <w:p w14:paraId="6D309C11" w14:textId="67B0974E"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14:paraId="7CA98A90" w14:textId="5706DE15" w:rsidR="00CA2B59" w:rsidRDefault="00CA2B59" w:rsidP="00CA2B59">
      <w:pPr>
        <w:jc w:val="both"/>
      </w:pPr>
    </w:p>
    <w:p w14:paraId="3D82B0A2" w14:textId="77777777" w:rsidR="00CA2B59" w:rsidRDefault="00CA2B59" w:rsidP="00CA2B59">
      <w:pPr>
        <w:jc w:val="both"/>
      </w:pPr>
    </w:p>
    <w:p w14:paraId="0E1EF7F5" w14:textId="53936489" w:rsidR="00EC399F" w:rsidRDefault="001C017D" w:rsidP="00EC399F">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FD45F16" w14:textId="77777777"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14:paraId="5150B605" w14:textId="77777777"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14:paraId="2063AE4B" w14:textId="77777777" w:rsidR="001C017D" w:rsidRDefault="001C017D" w:rsidP="001C017D">
      <w:pPr>
        <w:pStyle w:val="PargrafodaLista"/>
        <w:numPr>
          <w:ilvl w:val="0"/>
          <w:numId w:val="30"/>
        </w:numPr>
        <w:jc w:val="both"/>
      </w:pPr>
      <w:r>
        <w:t>Com o auxílio de uma colher, retirar o excesso de argamassa;</w:t>
      </w:r>
    </w:p>
    <w:p w14:paraId="2B2229DF" w14:textId="77777777" w:rsidR="009A7B2C" w:rsidRDefault="001C017D" w:rsidP="00675A71">
      <w:pPr>
        <w:pStyle w:val="PargrafodaLista"/>
        <w:numPr>
          <w:ilvl w:val="0"/>
          <w:numId w:val="30"/>
        </w:numPr>
        <w:jc w:val="both"/>
      </w:pPr>
      <w:r>
        <w:t>Continuar as próximas fiadas, usando os próprios blocos como base para o nivelamento;</w:t>
      </w:r>
    </w:p>
    <w:p w14:paraId="58AD1372" w14:textId="77777777" w:rsidR="001C017D" w:rsidRDefault="001C017D" w:rsidP="001C017D">
      <w:pPr>
        <w:pStyle w:val="PargrafodaLista"/>
        <w:numPr>
          <w:ilvl w:val="0"/>
          <w:numId w:val="30"/>
        </w:numPr>
        <w:jc w:val="both"/>
      </w:pPr>
      <w:r>
        <w:t>Checar com o metro se as medidas estão corretas.</w:t>
      </w:r>
    </w:p>
    <w:p w14:paraId="0680DE36" w14:textId="77777777" w:rsidR="00C953C7" w:rsidRDefault="00C953C7" w:rsidP="001C017D">
      <w:pPr>
        <w:pStyle w:val="PargrafodaLista"/>
        <w:ind w:left="0"/>
        <w:jc w:val="both"/>
      </w:pPr>
    </w:p>
    <w:p w14:paraId="0BEEBB5A" w14:textId="3C1180A4"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60961F18" w14:textId="77777777" w:rsidR="001C017D" w:rsidRDefault="001C017D" w:rsidP="001C017D">
      <w:pPr>
        <w:pStyle w:val="PargrafodaLista"/>
        <w:ind w:left="0"/>
        <w:jc w:val="both"/>
      </w:pPr>
    </w:p>
    <w:p w14:paraId="7A33CCC8" w14:textId="77777777"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0441888" w14:textId="77777777" w:rsidR="001C017D" w:rsidRDefault="001C017D" w:rsidP="001C017D">
      <w:pPr>
        <w:pStyle w:val="PargrafodaLista"/>
        <w:ind w:left="0"/>
        <w:jc w:val="both"/>
      </w:pPr>
    </w:p>
    <w:p w14:paraId="3F6DE742" w14:textId="77777777" w:rsidR="001C017D" w:rsidRDefault="001C017D" w:rsidP="001C017D">
      <w:pPr>
        <w:pStyle w:val="PargrafodaLista"/>
        <w:ind w:left="0"/>
        <w:jc w:val="both"/>
      </w:pPr>
      <w:r w:rsidRPr="009E51E6">
        <w:t>Deverá ser solicitada amostras do material a ser comprado e que se façam ensaios com as mesmas.</w:t>
      </w:r>
    </w:p>
    <w:p w14:paraId="764D9E3F" w14:textId="77777777" w:rsidR="00DB7C28" w:rsidRPr="009E51E6" w:rsidRDefault="00DB7C28" w:rsidP="001C017D">
      <w:pPr>
        <w:pStyle w:val="PargrafodaLista"/>
        <w:ind w:left="0"/>
        <w:jc w:val="both"/>
      </w:pPr>
    </w:p>
    <w:p w14:paraId="1ABCDDD6" w14:textId="6110E851"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A971376" w14:textId="77777777" w:rsidR="00FC07B0" w:rsidRDefault="00FC07B0" w:rsidP="001C017D">
      <w:pPr>
        <w:pStyle w:val="PargrafodaLista"/>
        <w:ind w:left="0"/>
        <w:jc w:val="both"/>
      </w:pPr>
    </w:p>
    <w:p w14:paraId="70D282F6" w14:textId="42285853"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14:paraId="56F70330" w14:textId="77777777" w:rsidR="001C017D" w:rsidRDefault="001C017D" w:rsidP="001C017D">
      <w:pPr>
        <w:pStyle w:val="PargrafodaLista"/>
        <w:ind w:left="0"/>
        <w:jc w:val="both"/>
      </w:pPr>
    </w:p>
    <w:p w14:paraId="5D4230F6" w14:textId="77777777" w:rsidR="001C017D" w:rsidRDefault="001C017D" w:rsidP="001C017D">
      <w:pPr>
        <w:pStyle w:val="PargrafodaLista"/>
        <w:ind w:left="0"/>
        <w:jc w:val="both"/>
      </w:pPr>
      <w:r>
        <w:t>O graute compõe-se de cimento, cal, areia e brita e o traço deve ser verificada com o fabricante.</w:t>
      </w:r>
    </w:p>
    <w:p w14:paraId="4F5D361E" w14:textId="77777777" w:rsidR="001C017D" w:rsidRDefault="001C017D" w:rsidP="001C017D">
      <w:pPr>
        <w:pStyle w:val="PargrafodaLista"/>
        <w:ind w:left="0"/>
        <w:jc w:val="both"/>
      </w:pPr>
    </w:p>
    <w:p w14:paraId="45F1F431" w14:textId="77777777"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6E31C6BA" w14:textId="77777777" w:rsidR="001C017D" w:rsidRDefault="001C017D" w:rsidP="001C017D">
      <w:pPr>
        <w:pStyle w:val="PargrafodaLista"/>
        <w:ind w:left="0"/>
        <w:jc w:val="both"/>
      </w:pPr>
    </w:p>
    <w:p w14:paraId="06A1BFFD" w14:textId="77777777" w:rsidR="001C017D" w:rsidRDefault="001C017D" w:rsidP="001C017D">
      <w:pPr>
        <w:pStyle w:val="PargrafodaLista"/>
        <w:ind w:left="0"/>
        <w:jc w:val="both"/>
      </w:pPr>
      <w:r>
        <w:t>Deverão ser preenchidos com graute para solidarização da armadura, os vazios dos blocos estruturais, a cada seis (06) fiadas.</w:t>
      </w:r>
    </w:p>
    <w:p w14:paraId="064F0E7A" w14:textId="77777777" w:rsidR="001C017D" w:rsidRDefault="001C017D" w:rsidP="001C017D">
      <w:pPr>
        <w:pStyle w:val="PargrafodaLista"/>
        <w:ind w:left="0"/>
        <w:jc w:val="both"/>
      </w:pPr>
    </w:p>
    <w:p w14:paraId="21EB0F53" w14:textId="18D96DCC" w:rsidR="001C017D" w:rsidRDefault="001C017D" w:rsidP="001C017D">
      <w:pPr>
        <w:pStyle w:val="PargrafodaLista"/>
        <w:ind w:left="0"/>
        <w:jc w:val="both"/>
      </w:pPr>
      <w:r>
        <w:t>No encontro de alvenaria nova com existente, deverá prever amarração e junta de dilatação de isopor entre elas.</w:t>
      </w:r>
    </w:p>
    <w:p w14:paraId="51B7B50C" w14:textId="551B3079" w:rsidR="001C017D" w:rsidRDefault="001C017D" w:rsidP="001C017D">
      <w:pPr>
        <w:pStyle w:val="Legenda"/>
      </w:pPr>
    </w:p>
    <w:p w14:paraId="0F1F8661" w14:textId="4772FCEC" w:rsidR="00EC399F" w:rsidRDefault="00EC399F" w:rsidP="00EC399F"/>
    <w:p w14:paraId="215DC0BA" w14:textId="24B774FE" w:rsidR="00EC399F" w:rsidRDefault="00EC399F" w:rsidP="00EC399F"/>
    <w:p w14:paraId="2D0FEA73" w14:textId="77777777" w:rsidR="00EC399F" w:rsidRPr="00EC399F" w:rsidRDefault="00EC399F" w:rsidP="00EC399F"/>
    <w:p w14:paraId="0FA97BA8" w14:textId="77777777" w:rsidR="001C017D" w:rsidRPr="001C017D" w:rsidRDefault="001C017D" w:rsidP="001C017D">
      <w:pPr>
        <w:pStyle w:val="PargrafodaLista"/>
        <w:numPr>
          <w:ilvl w:val="0"/>
          <w:numId w:val="25"/>
        </w:numPr>
        <w:jc w:val="both"/>
        <w:rPr>
          <w:b/>
        </w:rPr>
      </w:pPr>
      <w:r w:rsidRPr="001C017D">
        <w:rPr>
          <w:b/>
        </w:rPr>
        <w:t>Chapisco e Massa Única</w:t>
      </w:r>
    </w:p>
    <w:p w14:paraId="73F99DE4" w14:textId="77777777"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4A2B2711" w14:textId="77777777"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14:paraId="74869F19" w14:textId="77777777"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3B72C10" w14:textId="77777777"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5223249" w14:textId="77777777"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6CAAACE5" w14:textId="77777777" w:rsidR="00A366DD" w:rsidRDefault="001C017D" w:rsidP="001C017D">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4FF6F9A9" w14:textId="10CFCBBB"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50D4B484" w14:textId="77777777" w:rsidR="00FC07B0" w:rsidRDefault="001C017D" w:rsidP="001C017D">
      <w:pPr>
        <w:jc w:val="both"/>
      </w:pPr>
      <w:r w:rsidRPr="004F4C3C">
        <w:t xml:space="preserve">Aplicar a argamassa de modo sequencial em trechos contínuos delimitados por duas mestras. </w:t>
      </w:r>
    </w:p>
    <w:p w14:paraId="0B1E09EB" w14:textId="52094EAB"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1A6F274F" w14:textId="77777777"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543B83F" w14:textId="77777777" w:rsidR="001C017D" w:rsidRDefault="001C017D" w:rsidP="001C017D">
      <w:pPr>
        <w:jc w:val="both"/>
      </w:pPr>
      <w:r w:rsidRPr="004F4C3C">
        <w:t>O desempeno poderá ser feito com umedecimento através de respingos de brocha saturada em água, evitando-se excesso de pasta que pode ocasionar retração e fissuras.</w:t>
      </w:r>
    </w:p>
    <w:p w14:paraId="02002BB9" w14:textId="77777777"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B99FBB9" w14:textId="77777777"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14:paraId="1F9126B1" w14:textId="77777777" w:rsidR="00EC399F" w:rsidRDefault="00EC399F" w:rsidP="001C017D">
      <w:pPr>
        <w:jc w:val="both"/>
      </w:pPr>
    </w:p>
    <w:p w14:paraId="172D0BBC" w14:textId="77777777" w:rsidR="00EC399F" w:rsidRDefault="00EC399F" w:rsidP="001C017D">
      <w:pPr>
        <w:jc w:val="both"/>
      </w:pPr>
    </w:p>
    <w:p w14:paraId="3D5AC5CC" w14:textId="22F6C164"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E62E891" w14:textId="77777777" w:rsidR="00257C3A" w:rsidRDefault="001C017D" w:rsidP="001C017D">
      <w:pPr>
        <w:jc w:val="both"/>
      </w:pPr>
      <w:r w:rsidRPr="004F4C3C">
        <w:t>É vedada a utilização de saibro na argamassa.</w:t>
      </w:r>
    </w:p>
    <w:p w14:paraId="1380EB21" w14:textId="77777777" w:rsidR="00F45738" w:rsidRDefault="00F45738" w:rsidP="00F45738">
      <w:pPr>
        <w:pStyle w:val="Legenda"/>
      </w:pPr>
    </w:p>
    <w:p w14:paraId="53C90C68" w14:textId="77777777" w:rsidR="001C017D" w:rsidRPr="001C017D" w:rsidRDefault="001C017D" w:rsidP="001C017D">
      <w:pPr>
        <w:pStyle w:val="PargrafodaLista"/>
        <w:numPr>
          <w:ilvl w:val="0"/>
          <w:numId w:val="25"/>
        </w:numPr>
        <w:jc w:val="both"/>
        <w:rPr>
          <w:b/>
        </w:rPr>
      </w:pPr>
      <w:r w:rsidRPr="001C017D">
        <w:rPr>
          <w:b/>
        </w:rPr>
        <w:t>Piso Cerâmico</w:t>
      </w:r>
    </w:p>
    <w:p w14:paraId="24457F6B" w14:textId="45DADD87" w:rsidR="00AA2390"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14:paraId="193601F7" w14:textId="77777777" w:rsidR="001C017D" w:rsidRDefault="001C017D" w:rsidP="001C017D">
      <w:pPr>
        <w:jc w:val="both"/>
      </w:pPr>
      <w:r>
        <w:rPr>
          <w:noProof/>
        </w:rPr>
        <w:drawing>
          <wp:inline distT="0" distB="0" distL="0" distR="0" wp14:anchorId="1B24DE2B" wp14:editId="706BCA92">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283963" cy="280989"/>
                    </a:xfrm>
                    <a:prstGeom prst="rect">
                      <a:avLst/>
                    </a:prstGeom>
                  </pic:spPr>
                </pic:pic>
              </a:graphicData>
            </a:graphic>
          </wp:inline>
        </w:drawing>
      </w:r>
    </w:p>
    <w:p w14:paraId="47F62F41" w14:textId="77777777"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A7FB83D" w14:textId="77777777" w:rsidR="001C017D" w:rsidRDefault="001C017D" w:rsidP="001C017D">
      <w:pPr>
        <w:pStyle w:val="PargrafodaLista"/>
        <w:ind w:left="0"/>
        <w:jc w:val="both"/>
      </w:pPr>
    </w:p>
    <w:p w14:paraId="20CBDE05" w14:textId="77777777"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481121D5" w14:textId="77777777" w:rsidR="001C017D" w:rsidRDefault="001C017D" w:rsidP="001C017D">
      <w:pPr>
        <w:pStyle w:val="PargrafodaLista"/>
        <w:ind w:left="0"/>
        <w:jc w:val="both"/>
        <w:rPr>
          <w:b/>
        </w:rPr>
      </w:pPr>
    </w:p>
    <w:p w14:paraId="544BD52D" w14:textId="1D75DAE5" w:rsidR="001C017D" w:rsidRPr="00D10EC6" w:rsidRDefault="001C017D" w:rsidP="001C017D">
      <w:pPr>
        <w:pStyle w:val="PargrafodaLista"/>
        <w:ind w:left="0"/>
        <w:jc w:val="both"/>
      </w:pPr>
      <w:r w:rsidRPr="00D10EC6">
        <w:t>A inclinação transversal da superfície deve ser de até 2% para os pisos internos.</w:t>
      </w:r>
    </w:p>
    <w:p w14:paraId="7C3DEF4B" w14:textId="77777777" w:rsidR="001C017D" w:rsidRDefault="001C017D" w:rsidP="001C017D">
      <w:pPr>
        <w:pStyle w:val="PargrafodaLista"/>
        <w:ind w:left="0"/>
        <w:jc w:val="both"/>
      </w:pPr>
    </w:p>
    <w:p w14:paraId="6F12092E" w14:textId="77777777"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14:paraId="21F70A25" w14:textId="77777777" w:rsidR="001C017D" w:rsidRDefault="001C017D" w:rsidP="001C017D">
      <w:pPr>
        <w:pStyle w:val="PargrafodaLista"/>
        <w:ind w:left="0"/>
        <w:jc w:val="both"/>
      </w:pPr>
    </w:p>
    <w:p w14:paraId="1D4CFE97" w14:textId="12B3358A"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CFB5D5" w14:textId="77777777" w:rsidR="001C017D" w:rsidRDefault="001C017D" w:rsidP="001C017D">
      <w:pPr>
        <w:pStyle w:val="PargrafodaLista"/>
        <w:ind w:left="0"/>
        <w:jc w:val="both"/>
      </w:pPr>
    </w:p>
    <w:p w14:paraId="147F7117" w14:textId="77777777"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7822487B" w14:textId="77777777" w:rsidR="001C017D" w:rsidRPr="000805A6" w:rsidRDefault="001C017D" w:rsidP="001C017D">
      <w:pPr>
        <w:pStyle w:val="PargrafodaLista"/>
        <w:ind w:left="0"/>
        <w:jc w:val="both"/>
      </w:pPr>
    </w:p>
    <w:p w14:paraId="5643A1AD" w14:textId="77777777"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7B9E4196" w14:textId="77777777" w:rsidR="001C017D" w:rsidRPr="00F26ED3" w:rsidRDefault="001C017D" w:rsidP="001C017D">
      <w:pPr>
        <w:pStyle w:val="PargrafodaLista"/>
        <w:ind w:left="0"/>
        <w:jc w:val="both"/>
      </w:pPr>
    </w:p>
    <w:p w14:paraId="01470C3C" w14:textId="77777777"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DAD0D46" w14:textId="77777777" w:rsidR="001C017D" w:rsidRDefault="001C017D" w:rsidP="001C017D">
      <w:pPr>
        <w:pStyle w:val="PargrafodaLista"/>
        <w:ind w:left="0"/>
        <w:jc w:val="both"/>
      </w:pPr>
    </w:p>
    <w:p w14:paraId="4E5D1CF5" w14:textId="77777777" w:rsidR="00EC399F" w:rsidRDefault="00EC399F" w:rsidP="001C017D">
      <w:pPr>
        <w:pStyle w:val="PargrafodaLista"/>
        <w:ind w:left="0"/>
        <w:jc w:val="both"/>
      </w:pPr>
    </w:p>
    <w:p w14:paraId="00FF1484" w14:textId="77777777" w:rsidR="00EC399F" w:rsidRDefault="00EC399F" w:rsidP="001C017D">
      <w:pPr>
        <w:pStyle w:val="PargrafodaLista"/>
        <w:ind w:left="0"/>
        <w:jc w:val="both"/>
      </w:pPr>
    </w:p>
    <w:p w14:paraId="12E3081B" w14:textId="652CC143" w:rsidR="001C017D" w:rsidRDefault="001C017D" w:rsidP="001C017D">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2ABAB256" w14:textId="77777777" w:rsidR="00257C3A" w:rsidRDefault="00257C3A" w:rsidP="001C017D">
      <w:pPr>
        <w:pStyle w:val="PargrafodaLista"/>
        <w:ind w:left="0"/>
        <w:jc w:val="both"/>
      </w:pPr>
    </w:p>
    <w:p w14:paraId="57586A1D" w14:textId="77777777" w:rsidR="001C017D" w:rsidRDefault="001C017D" w:rsidP="001C017D">
      <w:pPr>
        <w:pStyle w:val="PargrafodaLista"/>
        <w:ind w:left="0"/>
        <w:jc w:val="both"/>
      </w:pPr>
      <w:r w:rsidRPr="00446B5F">
        <w:t xml:space="preserve">Observar se o contrapiso está nivelado e se não possui irregularidades. Verificar também o prumo e o esquadro das paredes. </w:t>
      </w:r>
    </w:p>
    <w:p w14:paraId="75EBCD0F" w14:textId="77777777" w:rsidR="001C017D" w:rsidRDefault="001C017D" w:rsidP="001C017D">
      <w:pPr>
        <w:pStyle w:val="PargrafodaLista"/>
        <w:ind w:left="0"/>
        <w:jc w:val="both"/>
      </w:pPr>
    </w:p>
    <w:p w14:paraId="7226BDF8" w14:textId="77777777" w:rsidR="001C017D" w:rsidRDefault="001C017D" w:rsidP="001C017D">
      <w:pPr>
        <w:pStyle w:val="PargrafodaLista"/>
        <w:ind w:left="0"/>
        <w:jc w:val="both"/>
      </w:pPr>
      <w:r w:rsidRPr="00446B5F">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352C74F" w14:textId="77777777" w:rsidR="00AA2390" w:rsidRDefault="00AA2390" w:rsidP="001C017D">
      <w:pPr>
        <w:pStyle w:val="PargrafodaLista"/>
        <w:ind w:left="0"/>
        <w:jc w:val="both"/>
      </w:pPr>
    </w:p>
    <w:p w14:paraId="1D9040EA" w14:textId="77777777" w:rsidR="001C017D" w:rsidRDefault="001C017D" w:rsidP="001C017D">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7A8DEB3" w14:textId="77777777" w:rsidR="00A366DD" w:rsidRDefault="00A366DD" w:rsidP="001C017D">
      <w:pPr>
        <w:pStyle w:val="PargrafodaLista"/>
        <w:ind w:left="0"/>
        <w:jc w:val="both"/>
      </w:pPr>
    </w:p>
    <w:p w14:paraId="083C18E9" w14:textId="666EDC23"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049468B5" w14:textId="77777777" w:rsidR="001C017D" w:rsidRDefault="001C017D" w:rsidP="001C017D">
      <w:pPr>
        <w:pStyle w:val="PargrafodaLista"/>
        <w:ind w:left="0"/>
        <w:jc w:val="both"/>
      </w:pPr>
    </w:p>
    <w:p w14:paraId="4C8194DC" w14:textId="77777777" w:rsidR="001C017D" w:rsidRDefault="001C017D" w:rsidP="001C017D">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238A31A" w14:textId="77777777" w:rsidR="001C017D" w:rsidRDefault="001C017D" w:rsidP="001C017D">
      <w:pPr>
        <w:pStyle w:val="PargrafodaLista"/>
        <w:ind w:left="0"/>
        <w:jc w:val="both"/>
      </w:pPr>
    </w:p>
    <w:p w14:paraId="71D5D47D" w14:textId="6910599A"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3345BA85" w14:textId="77777777" w:rsidR="001C017D" w:rsidRDefault="001C017D" w:rsidP="001C017D">
      <w:pPr>
        <w:pStyle w:val="PargrafodaLista"/>
        <w:ind w:left="0"/>
        <w:jc w:val="both"/>
      </w:pPr>
    </w:p>
    <w:p w14:paraId="15114494" w14:textId="77777777" w:rsidR="001C017D" w:rsidRDefault="001C017D" w:rsidP="001C017D">
      <w:pPr>
        <w:pStyle w:val="PargrafodaLista"/>
        <w:ind w:left="0"/>
        <w:jc w:val="both"/>
      </w:pPr>
      <w:r w:rsidRPr="000625E0">
        <w:t>Preparação da Argamassa:</w:t>
      </w:r>
    </w:p>
    <w:p w14:paraId="5280A773" w14:textId="77777777" w:rsidR="001C017D" w:rsidRPr="000625E0" w:rsidRDefault="001C017D" w:rsidP="001C017D">
      <w:pPr>
        <w:pStyle w:val="PargrafodaLista"/>
        <w:ind w:left="0"/>
        <w:jc w:val="both"/>
      </w:pPr>
    </w:p>
    <w:p w14:paraId="2CA4BDC5" w14:textId="77777777"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71103FC" w14:textId="77777777" w:rsidR="001C017D" w:rsidRDefault="001C017D" w:rsidP="001C017D">
      <w:pPr>
        <w:pStyle w:val="PargrafodaLista"/>
        <w:ind w:left="0"/>
        <w:jc w:val="both"/>
      </w:pPr>
    </w:p>
    <w:p w14:paraId="72D2B715" w14:textId="77777777"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r>
        <w:t>p</w:t>
      </w:r>
      <w:r w:rsidRPr="0038785C">
        <w:t xml:space="preserve">re-misturas manuais com a própria colher de pedreiro, </w:t>
      </w:r>
      <w:r>
        <w:t>mas nunca acrescentar água após a mistura inicial.</w:t>
      </w:r>
    </w:p>
    <w:p w14:paraId="18C686FC" w14:textId="77777777" w:rsidR="001C017D" w:rsidRPr="000625E0" w:rsidRDefault="001C017D" w:rsidP="001C017D">
      <w:pPr>
        <w:pStyle w:val="PargrafodaLista"/>
        <w:ind w:left="0"/>
        <w:jc w:val="both"/>
      </w:pPr>
    </w:p>
    <w:p w14:paraId="133529D2" w14:textId="364081D4" w:rsidR="001C017D" w:rsidRDefault="001C017D" w:rsidP="001C017D">
      <w:pPr>
        <w:pStyle w:val="PargrafodaLista"/>
        <w:ind w:left="0"/>
        <w:jc w:val="both"/>
      </w:pPr>
      <w:r w:rsidRPr="000625E0">
        <w:t>Antes de iniciar a aplicação da argamassa colante, verificar qual o tamanho do dente da desempenadeira a ser utilizada.</w:t>
      </w:r>
    </w:p>
    <w:p w14:paraId="4C3427C8" w14:textId="77777777" w:rsidR="00EC399F" w:rsidRDefault="00EC399F" w:rsidP="001C017D">
      <w:pPr>
        <w:autoSpaceDE w:val="0"/>
        <w:autoSpaceDN w:val="0"/>
        <w:adjustRightInd w:val="0"/>
        <w:jc w:val="both"/>
        <w:rPr>
          <w:iCs/>
          <w:szCs w:val="24"/>
        </w:rPr>
      </w:pPr>
    </w:p>
    <w:p w14:paraId="79922092" w14:textId="07E71148"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14:paraId="75F88596" w14:textId="77777777"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A29B1C5" w14:textId="77777777" w:rsidR="001C017D" w:rsidRDefault="001C017D" w:rsidP="001C017D">
      <w:pPr>
        <w:pStyle w:val="PargrafodaLista"/>
        <w:ind w:left="0"/>
        <w:jc w:val="both"/>
      </w:pPr>
    </w:p>
    <w:p w14:paraId="0C95AA29" w14:textId="77777777"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64ADA755" w14:textId="77777777" w:rsidR="001C017D" w:rsidRDefault="001C017D" w:rsidP="001C017D">
      <w:pPr>
        <w:pStyle w:val="PargrafodaLista"/>
        <w:ind w:left="0"/>
        <w:jc w:val="both"/>
      </w:pPr>
    </w:p>
    <w:p w14:paraId="64ABAD8C" w14:textId="0E522DE9"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92DC6A7" w14:textId="77777777" w:rsidR="00DB7C28" w:rsidRDefault="00DB7C28" w:rsidP="001C017D">
      <w:pPr>
        <w:pStyle w:val="PargrafodaLista"/>
        <w:ind w:left="0"/>
        <w:jc w:val="both"/>
      </w:pPr>
    </w:p>
    <w:p w14:paraId="5C2AB2A2" w14:textId="30FFBAB9"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6D13D301" w14:textId="77777777" w:rsidR="001C017D" w:rsidRDefault="001C017D" w:rsidP="001C017D">
      <w:pPr>
        <w:pStyle w:val="PargrafodaLista"/>
        <w:ind w:left="0"/>
        <w:jc w:val="both"/>
      </w:pPr>
    </w:p>
    <w:p w14:paraId="2C92CB9E" w14:textId="77777777"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14:paraId="169A48CA" w14:textId="77777777" w:rsidR="00FC07B0" w:rsidRDefault="00FC07B0" w:rsidP="001C017D">
      <w:pPr>
        <w:pStyle w:val="PargrafodaLista"/>
        <w:ind w:left="0"/>
        <w:jc w:val="both"/>
      </w:pPr>
    </w:p>
    <w:p w14:paraId="37E71F70" w14:textId="1CD69A87" w:rsidR="001C017D" w:rsidRPr="001775E3" w:rsidRDefault="001C017D" w:rsidP="001C017D">
      <w:pPr>
        <w:pStyle w:val="PargrafodaLista"/>
        <w:ind w:left="0"/>
        <w:jc w:val="both"/>
      </w:pPr>
      <w:r w:rsidRPr="001775E3">
        <w:t>Libere o tráfego para as pessoas da obra após 72h, para o público e tráfego após 7 dias. Recomenda-se, no encontro entre o piso e a parede, prever uma junta de dessolidarização. Esta junta deve ter espessura mínima de</w:t>
      </w:r>
      <w:r w:rsidR="00E6174C">
        <w:t xml:space="preserve"> </w:t>
      </w:r>
      <w:r w:rsidRPr="001775E3">
        <w:t>5 mm e executada conforme figura abaixo:</w:t>
      </w:r>
    </w:p>
    <w:p w14:paraId="38ADCC0D" w14:textId="77777777" w:rsidR="001C017D" w:rsidRPr="00CF20EC" w:rsidRDefault="001C017D" w:rsidP="001C017D">
      <w:pPr>
        <w:pStyle w:val="PargrafodaLista"/>
        <w:ind w:left="0"/>
        <w:jc w:val="both"/>
      </w:pPr>
    </w:p>
    <w:p w14:paraId="7E79E9AF" w14:textId="77777777" w:rsidR="001C017D" w:rsidRPr="001775E3" w:rsidRDefault="001C017D" w:rsidP="001C017D">
      <w:pPr>
        <w:pStyle w:val="PargrafodaLista"/>
        <w:ind w:left="0"/>
        <w:jc w:val="both"/>
      </w:pPr>
      <w:r w:rsidRPr="001775E3">
        <w:t>Em locais onde não há assentamento de revestimento de parede, indica-se deixar a junta de dessolidarização livre, sem preenchimento algum. Para esconder esta junta será utilizado rodapés.</w:t>
      </w:r>
    </w:p>
    <w:p w14:paraId="2606CC0C" w14:textId="77777777"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2CE9BC5" w14:textId="4543EFEC" w:rsidR="00C953C7"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2C6AD954" w14:textId="77777777" w:rsidR="001C017D" w:rsidRPr="001C017D" w:rsidRDefault="001C017D" w:rsidP="001C017D">
      <w:pPr>
        <w:pStyle w:val="PargrafodaLista"/>
        <w:numPr>
          <w:ilvl w:val="0"/>
          <w:numId w:val="25"/>
        </w:numPr>
        <w:jc w:val="both"/>
        <w:rPr>
          <w:b/>
        </w:rPr>
      </w:pPr>
      <w:r w:rsidRPr="001C017D">
        <w:rPr>
          <w:b/>
        </w:rPr>
        <w:t>Azulejo</w:t>
      </w:r>
    </w:p>
    <w:p w14:paraId="1A2024B0" w14:textId="68B68BB9" w:rsidR="001C017D" w:rsidRDefault="001C017D" w:rsidP="001C017D">
      <w:pPr>
        <w:jc w:val="both"/>
      </w:pPr>
      <w:r>
        <w:t>Todos os ambientes que possuem o símbolo triângulo com o número 01, serão os ambientes qu</w:t>
      </w:r>
      <w:r w:rsidR="00082DDA">
        <w:t xml:space="preserve">e precisam da troca ou de novos azulejos. </w:t>
      </w:r>
    </w:p>
    <w:p w14:paraId="0524E6E2" w14:textId="77777777" w:rsidR="00EC399F" w:rsidRDefault="00EC399F" w:rsidP="001C017D">
      <w:pPr>
        <w:jc w:val="both"/>
      </w:pPr>
    </w:p>
    <w:p w14:paraId="5E2C3E1D" w14:textId="77777777" w:rsidR="001C017D" w:rsidRDefault="001C017D" w:rsidP="001C017D">
      <w:pPr>
        <w:jc w:val="both"/>
      </w:pPr>
      <w:r>
        <w:rPr>
          <w:noProof/>
        </w:rPr>
        <w:drawing>
          <wp:inline distT="0" distB="0" distL="0" distR="0" wp14:anchorId="724730A8" wp14:editId="30229358">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52449" cy="245323"/>
                    </a:xfrm>
                    <a:prstGeom prst="rect">
                      <a:avLst/>
                    </a:prstGeom>
                  </pic:spPr>
                </pic:pic>
              </a:graphicData>
            </a:graphic>
          </wp:inline>
        </w:drawing>
      </w:r>
    </w:p>
    <w:p w14:paraId="6257D7FE" w14:textId="77777777"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5F0615F8" w14:textId="77777777" w:rsidR="001C017D" w:rsidRPr="00D71C00" w:rsidRDefault="001C017D" w:rsidP="001C017D">
      <w:pPr>
        <w:pStyle w:val="PargrafodaLista"/>
        <w:ind w:left="0"/>
        <w:jc w:val="both"/>
      </w:pPr>
    </w:p>
    <w:p w14:paraId="0785BE1D" w14:textId="77777777"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DCA7065" w14:textId="3D4D4F6B" w:rsidR="00AA2390" w:rsidRPr="00D71C00" w:rsidRDefault="001C017D" w:rsidP="00AA2390">
      <w:pPr>
        <w:pStyle w:val="PargrafodaLista"/>
        <w:numPr>
          <w:ilvl w:val="0"/>
          <w:numId w:val="28"/>
        </w:numPr>
        <w:jc w:val="both"/>
      </w:pPr>
      <w:r w:rsidRPr="00D71C00">
        <w:t>Os revestimentos deverão apresentar paramentos desempenados e aprumados;</w:t>
      </w:r>
    </w:p>
    <w:p w14:paraId="3A46CACD" w14:textId="77777777"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1F313E7D" w14:textId="79A78F47" w:rsidR="00A366DD" w:rsidRPr="00D71C00" w:rsidRDefault="001C017D" w:rsidP="00A366DD">
      <w:pPr>
        <w:pStyle w:val="PargrafodaLista"/>
        <w:numPr>
          <w:ilvl w:val="0"/>
          <w:numId w:val="28"/>
        </w:numPr>
        <w:jc w:val="both"/>
      </w:pPr>
      <w:r w:rsidRPr="00D71C00">
        <w:t>Caso necessário, a base deverá ser regularizada;</w:t>
      </w:r>
    </w:p>
    <w:p w14:paraId="2D49877C" w14:textId="77777777"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14:paraId="78DF6C2C" w14:textId="77777777" w:rsidR="001C017D" w:rsidRDefault="001C017D" w:rsidP="001C017D">
      <w:pPr>
        <w:pStyle w:val="PargrafodaLista"/>
        <w:ind w:left="0"/>
        <w:jc w:val="both"/>
      </w:pPr>
    </w:p>
    <w:p w14:paraId="2E45C2CE" w14:textId="77777777"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454F2530" w14:textId="77777777" w:rsidR="00FC07B0" w:rsidRPr="00D71C00" w:rsidRDefault="00FC07B0" w:rsidP="001C017D">
      <w:pPr>
        <w:pStyle w:val="PargrafodaLista"/>
        <w:ind w:left="0"/>
        <w:jc w:val="both"/>
      </w:pPr>
    </w:p>
    <w:p w14:paraId="7D2D6B7F" w14:textId="04085706" w:rsidR="000301B4"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14:paraId="5A757EDE" w14:textId="77777777" w:rsidR="000301B4" w:rsidRDefault="000301B4" w:rsidP="001C017D">
      <w:pPr>
        <w:pStyle w:val="PargrafodaLista"/>
        <w:ind w:left="0"/>
        <w:jc w:val="both"/>
      </w:pPr>
    </w:p>
    <w:p w14:paraId="08527FCD" w14:textId="7D26F85C" w:rsidR="001C017D" w:rsidRPr="00D71C00" w:rsidRDefault="001C017D" w:rsidP="001C017D">
      <w:pPr>
        <w:pStyle w:val="PargrafodaLista"/>
        <w:ind w:left="0"/>
        <w:jc w:val="both"/>
      </w:pPr>
      <w:r w:rsidRPr="00D71C00">
        <w:t>As superfícies deverão ser abundantemente molhadas com o emprego de jato d’água, antes da aplicação do chapisco.</w:t>
      </w:r>
    </w:p>
    <w:p w14:paraId="5FFD9B63" w14:textId="77777777" w:rsidR="001C017D" w:rsidRPr="00D71C00" w:rsidRDefault="001C017D" w:rsidP="001C017D">
      <w:pPr>
        <w:pStyle w:val="PargrafodaLista"/>
        <w:ind w:left="0"/>
        <w:jc w:val="both"/>
      </w:pPr>
    </w:p>
    <w:p w14:paraId="1F3EFC7C" w14:textId="77777777"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4E68DA84" w14:textId="77777777" w:rsidR="001C017D" w:rsidRDefault="001C017D" w:rsidP="001C017D">
      <w:pPr>
        <w:pStyle w:val="PargrafodaLista"/>
        <w:ind w:left="0"/>
        <w:jc w:val="both"/>
      </w:pPr>
    </w:p>
    <w:p w14:paraId="2793E002" w14:textId="77777777"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14:paraId="6F056F56" w14:textId="77777777" w:rsidR="001C017D" w:rsidRPr="00D71C00" w:rsidRDefault="001C017D" w:rsidP="001C017D">
      <w:pPr>
        <w:pStyle w:val="PargrafodaLista"/>
        <w:ind w:left="0"/>
        <w:jc w:val="both"/>
      </w:pPr>
    </w:p>
    <w:p w14:paraId="3E8D2270" w14:textId="77777777"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14:paraId="476F079E" w14:textId="77777777" w:rsidR="009A7B2C" w:rsidRPr="00D71C00" w:rsidRDefault="009A7B2C" w:rsidP="001C017D">
      <w:pPr>
        <w:pStyle w:val="PargrafodaLista"/>
        <w:ind w:left="0"/>
        <w:jc w:val="both"/>
      </w:pPr>
    </w:p>
    <w:p w14:paraId="09840594" w14:textId="59EC8932"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2582E62" w14:textId="6BF86307" w:rsidR="00C953C7" w:rsidRDefault="00C953C7" w:rsidP="001C017D">
      <w:pPr>
        <w:pStyle w:val="PargrafodaLista"/>
        <w:ind w:left="0"/>
        <w:jc w:val="both"/>
      </w:pPr>
    </w:p>
    <w:p w14:paraId="5005003F" w14:textId="77777777"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14:paraId="6AE74C86" w14:textId="77777777" w:rsidR="001C017D" w:rsidRDefault="001C017D" w:rsidP="001C017D">
      <w:pPr>
        <w:pStyle w:val="PargrafodaLista"/>
        <w:ind w:left="0"/>
        <w:jc w:val="both"/>
      </w:pPr>
    </w:p>
    <w:p w14:paraId="5F262612" w14:textId="77777777" w:rsidR="00EC399F" w:rsidRDefault="00EC399F" w:rsidP="001C017D">
      <w:pPr>
        <w:pStyle w:val="PargrafodaLista"/>
        <w:ind w:left="0"/>
        <w:jc w:val="both"/>
      </w:pPr>
    </w:p>
    <w:p w14:paraId="77B62AF8" w14:textId="77777777" w:rsidR="00EC399F" w:rsidRDefault="00EC399F" w:rsidP="001C017D">
      <w:pPr>
        <w:pStyle w:val="PargrafodaLista"/>
        <w:ind w:left="0"/>
        <w:jc w:val="both"/>
      </w:pPr>
    </w:p>
    <w:p w14:paraId="75467E34" w14:textId="77777777" w:rsidR="00CA2B59" w:rsidRDefault="00CA2B59" w:rsidP="001C017D">
      <w:pPr>
        <w:pStyle w:val="PargrafodaLista"/>
        <w:ind w:left="0"/>
        <w:jc w:val="both"/>
      </w:pPr>
    </w:p>
    <w:p w14:paraId="293056B1" w14:textId="77777777" w:rsidR="00CA2B59" w:rsidRDefault="00CA2B59" w:rsidP="001C017D">
      <w:pPr>
        <w:pStyle w:val="PargrafodaLista"/>
        <w:ind w:left="0"/>
        <w:jc w:val="both"/>
      </w:pPr>
    </w:p>
    <w:p w14:paraId="466F9023" w14:textId="2C64918B"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0F97870" w14:textId="77777777" w:rsidR="001C017D" w:rsidRPr="00D71C00" w:rsidRDefault="001C017D" w:rsidP="001C017D">
      <w:pPr>
        <w:pStyle w:val="PargrafodaLista"/>
        <w:ind w:left="0"/>
        <w:jc w:val="both"/>
      </w:pPr>
    </w:p>
    <w:p w14:paraId="1016BEDC" w14:textId="20DC971E"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rsidR="00C953C7">
        <w:t xml:space="preserve"> </w:t>
      </w:r>
      <w:r w:rsidRPr="00D71C00">
        <w:t>superiores para verificação ou correção do prumo, com as peças já aplicadas nos cantos inferiores. Assentamento deve ser feito com argamassa colante, que proporcionam maior produtividade.</w:t>
      </w:r>
    </w:p>
    <w:p w14:paraId="53A4C6C0" w14:textId="77777777" w:rsidR="001C017D" w:rsidRDefault="001C017D" w:rsidP="001C017D">
      <w:pPr>
        <w:pStyle w:val="PargrafodaLista"/>
        <w:ind w:left="0"/>
        <w:jc w:val="both"/>
      </w:pPr>
    </w:p>
    <w:p w14:paraId="7369A2DE" w14:textId="76ED0FD2"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369A06CD" w14:textId="77777777" w:rsidR="001C017D" w:rsidRPr="00D71C00" w:rsidRDefault="001C017D" w:rsidP="001C017D">
      <w:pPr>
        <w:pStyle w:val="PargrafodaLista"/>
        <w:ind w:left="0"/>
        <w:jc w:val="both"/>
      </w:pPr>
    </w:p>
    <w:p w14:paraId="4E03AC88" w14:textId="07F63CB6" w:rsidR="001C017D" w:rsidRDefault="001C017D" w:rsidP="001C017D">
      <w:pPr>
        <w:pStyle w:val="PargrafodaLista"/>
        <w:ind w:left="0"/>
        <w:jc w:val="both"/>
      </w:pPr>
      <w:r w:rsidRPr="00D71C00">
        <w:t>Molhar o material antes do assentamento, mergulhando as peças cerâmicas em um reservatório com água.</w:t>
      </w:r>
    </w:p>
    <w:p w14:paraId="7DFEB0DF" w14:textId="77777777" w:rsidR="00FC07B0" w:rsidRDefault="00FC07B0" w:rsidP="001C017D">
      <w:pPr>
        <w:pStyle w:val="PargrafodaLista"/>
        <w:ind w:left="0"/>
        <w:jc w:val="both"/>
      </w:pPr>
    </w:p>
    <w:p w14:paraId="2ED4688D" w14:textId="7CB75C44"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25BBC7B6" w14:textId="77777777" w:rsidR="001C017D" w:rsidRDefault="001C017D" w:rsidP="001C017D">
      <w:pPr>
        <w:pStyle w:val="PargrafodaLista"/>
        <w:ind w:left="0"/>
        <w:jc w:val="both"/>
      </w:pPr>
    </w:p>
    <w:p w14:paraId="2FE94678" w14:textId="77777777" w:rsidR="00325F94" w:rsidRPr="001C017D" w:rsidRDefault="00325F94" w:rsidP="00325F94">
      <w:pPr>
        <w:pStyle w:val="PargrafodaLista"/>
        <w:numPr>
          <w:ilvl w:val="0"/>
          <w:numId w:val="25"/>
        </w:numPr>
        <w:jc w:val="both"/>
        <w:rPr>
          <w:b/>
        </w:rPr>
      </w:pPr>
      <w:r>
        <w:rPr>
          <w:b/>
        </w:rPr>
        <w:t>Pintura</w:t>
      </w:r>
    </w:p>
    <w:p w14:paraId="234129A9" w14:textId="77777777"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14:paraId="15E7F77D" w14:textId="77777777" w:rsidR="00325F94" w:rsidRDefault="00325F94" w:rsidP="00325F94">
      <w:pPr>
        <w:jc w:val="both"/>
      </w:pPr>
      <w:r>
        <w:rPr>
          <w:noProof/>
        </w:rPr>
        <w:drawing>
          <wp:inline distT="0" distB="0" distL="0" distR="0" wp14:anchorId="397B699E" wp14:editId="4E8F934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98044" cy="318417"/>
                    </a:xfrm>
                    <a:prstGeom prst="rect">
                      <a:avLst/>
                    </a:prstGeom>
                  </pic:spPr>
                </pic:pic>
              </a:graphicData>
            </a:graphic>
          </wp:inline>
        </w:drawing>
      </w:r>
    </w:p>
    <w:p w14:paraId="7F0E27A2" w14:textId="77777777" w:rsidR="00325F94" w:rsidRDefault="00325F94" w:rsidP="00325F94">
      <w:pPr>
        <w:jc w:val="both"/>
      </w:pPr>
      <w:r>
        <w:t xml:space="preserve">Toda vez que for realizar pintura na escola, deverá seguir os padrões de tinta utilizados pela </w:t>
      </w:r>
      <w:r>
        <w:rPr>
          <w:b/>
        </w:rPr>
        <w:t>PREFEITURA MUNICIPAL DE ITAPEVI.</w:t>
      </w:r>
    </w:p>
    <w:p w14:paraId="5D137F04" w14:textId="77777777" w:rsidR="008E1393" w:rsidRDefault="00325F94" w:rsidP="008E1393">
      <w:pPr>
        <w:rPr>
          <w:lang w:eastAsia="en-US"/>
        </w:rPr>
      </w:pPr>
      <w:r>
        <w:rPr>
          <w:lang w:eastAsia="en-US"/>
        </w:rPr>
        <w:t>As paredes internas receberão dois tipos de tinta:</w:t>
      </w:r>
    </w:p>
    <w:p w14:paraId="4FFC9E62" w14:textId="77777777"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14:paraId="2954FEF4" w14:textId="265DC867"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14:paraId="76DDEE08" w14:textId="64F6A849" w:rsidR="00EC399F" w:rsidRDefault="00EC399F" w:rsidP="00EC399F">
      <w:pPr>
        <w:rPr>
          <w:lang w:eastAsia="en-US"/>
        </w:rPr>
      </w:pPr>
    </w:p>
    <w:p w14:paraId="65A2F6EC" w14:textId="37E7A5FC" w:rsidR="00EC399F" w:rsidRDefault="00EC399F" w:rsidP="00EC399F">
      <w:pPr>
        <w:rPr>
          <w:lang w:eastAsia="en-US"/>
        </w:rPr>
      </w:pPr>
    </w:p>
    <w:p w14:paraId="4CD77DC0" w14:textId="02001A5A" w:rsidR="00EC399F" w:rsidRDefault="00EC399F" w:rsidP="00EC399F">
      <w:pPr>
        <w:rPr>
          <w:lang w:eastAsia="en-US"/>
        </w:rPr>
      </w:pPr>
    </w:p>
    <w:p w14:paraId="58FF9BE0" w14:textId="77777777" w:rsidR="00EC399F" w:rsidRDefault="00EC399F" w:rsidP="00EC399F">
      <w:pPr>
        <w:rPr>
          <w:lang w:eastAsia="en-US"/>
        </w:rPr>
      </w:pPr>
    </w:p>
    <w:p w14:paraId="3CC598F4" w14:textId="1FC6BD6D"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38998F8" w14:textId="77777777"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14:paraId="50BE0AC7" w14:textId="77777777" w:rsidR="00325F94" w:rsidRDefault="00325F94" w:rsidP="00325F94">
      <w:pPr>
        <w:jc w:val="both"/>
      </w:pPr>
      <w:r w:rsidRPr="004F4C3C">
        <w:t>Os padrões de preparo das superfícies deverão ser adequados aos graus de intemperismo apresentados pelas superfícies metálicas.</w:t>
      </w:r>
    </w:p>
    <w:p w14:paraId="2F269A41" w14:textId="1F45D785"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76F883C1" w14:textId="77777777" w:rsidR="00325F94" w:rsidRPr="00325F94" w:rsidRDefault="00325F94" w:rsidP="00325F94">
      <w:pPr>
        <w:jc w:val="both"/>
      </w:pPr>
      <w:r>
        <w:t>Para a</w:t>
      </w:r>
      <w:r w:rsidRPr="00325F94">
        <w:t xml:space="preserve">plicação da tinta, </w:t>
      </w:r>
      <w:r>
        <w:t>d</w:t>
      </w:r>
      <w:r w:rsidRPr="00325F94">
        <w:t>everá ser aplicado duas demão para cobrir totalmente a superfície a pintar, e nunca inferior a duas.</w:t>
      </w:r>
    </w:p>
    <w:p w14:paraId="3E112F76" w14:textId="260EC26F" w:rsidR="00A366DD" w:rsidRDefault="00325F94" w:rsidP="00083A38">
      <w:pPr>
        <w:jc w:val="both"/>
      </w:pPr>
      <w:r w:rsidRPr="00325F94">
        <w:t>Cada demão de tinta só poderá ser aplicada quando a precedente estiver completamente seca, convindo observar um intervalo mínimo de 24 horas entre demãos sucessivas, salvo especificação em contrário.</w:t>
      </w:r>
      <w:bookmarkStart w:id="42" w:name="_Hlk41651304"/>
    </w:p>
    <w:p w14:paraId="5F1F730F" w14:textId="77777777" w:rsidR="00F65C8B" w:rsidRPr="006955EB" w:rsidRDefault="00F65C8B" w:rsidP="001F5C76">
      <w:pPr>
        <w:pStyle w:val="Ttulo2"/>
      </w:pPr>
      <w:bookmarkStart w:id="43" w:name="_Toc49775855"/>
      <w:bookmarkEnd w:id="42"/>
      <w:r>
        <w:t>Lousas</w:t>
      </w:r>
      <w:bookmarkEnd w:id="43"/>
    </w:p>
    <w:p w14:paraId="548DEB4D" w14:textId="77777777" w:rsidR="00F65C8B" w:rsidRDefault="00F65C8B" w:rsidP="00F65C8B">
      <w:pPr>
        <w:autoSpaceDE w:val="0"/>
        <w:autoSpaceDN w:val="0"/>
        <w:adjustRightInd w:val="0"/>
        <w:spacing w:after="0" w:line="240" w:lineRule="auto"/>
        <w:jc w:val="both"/>
      </w:pPr>
    </w:p>
    <w:p w14:paraId="6388D58B" w14:textId="1A872E39"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5A629C">
        <w:t xml:space="preserve"> do piso, conforme NBR 9050/2020</w:t>
      </w:r>
      <w:r>
        <w:t xml:space="preserve"> e </w:t>
      </w:r>
      <w:r w:rsidR="00356F16">
        <w:t>projeto de aces</w:t>
      </w:r>
      <w:r w:rsidR="005228F1">
        <w:t>sibilidade, ga</w:t>
      </w:r>
      <w:r w:rsidR="005D403E">
        <w:t>rantindo a aproximação lateral, a não ser aquelas que já atendam a esta exigência, não precisam ser realocadas.</w:t>
      </w:r>
    </w:p>
    <w:p w14:paraId="02D6B1F0" w14:textId="77777777" w:rsidR="000301B4" w:rsidRDefault="000301B4" w:rsidP="00AA2390">
      <w:pPr>
        <w:autoSpaceDE w:val="0"/>
        <w:autoSpaceDN w:val="0"/>
        <w:adjustRightInd w:val="0"/>
        <w:spacing w:after="0"/>
        <w:jc w:val="both"/>
      </w:pPr>
    </w:p>
    <w:p w14:paraId="0DFC7ADB" w14:textId="3D6C67CB" w:rsidR="00AA2390" w:rsidRDefault="00AA2390" w:rsidP="00AA2390">
      <w:pPr>
        <w:autoSpaceDE w:val="0"/>
        <w:autoSpaceDN w:val="0"/>
        <w:adjustRightInd w:val="0"/>
        <w:spacing w:after="0"/>
        <w:jc w:val="both"/>
      </w:pPr>
      <w:r>
        <w:t>Para melhorar a circulação dos alunos em cadeira de rodas, as lousas devem ser deslocadas para o lado de abertura das portas.</w:t>
      </w:r>
    </w:p>
    <w:p w14:paraId="018754BC" w14:textId="77777777" w:rsidR="009A7B2C" w:rsidRDefault="009A7B2C" w:rsidP="00BA198B">
      <w:pPr>
        <w:autoSpaceDE w:val="0"/>
        <w:autoSpaceDN w:val="0"/>
        <w:adjustRightInd w:val="0"/>
        <w:spacing w:after="0"/>
        <w:jc w:val="both"/>
      </w:pPr>
    </w:p>
    <w:p w14:paraId="4A33D719" w14:textId="77777777" w:rsidR="005228F1" w:rsidRDefault="005228F1" w:rsidP="001F5C76">
      <w:pPr>
        <w:pStyle w:val="Ttulo2"/>
      </w:pPr>
      <w:bookmarkStart w:id="44" w:name="_Toc49775856"/>
      <w:r>
        <w:t>Portas</w:t>
      </w:r>
      <w:bookmarkEnd w:id="44"/>
    </w:p>
    <w:p w14:paraId="41CFBEA3" w14:textId="77777777" w:rsidR="005228F1" w:rsidRDefault="005228F1" w:rsidP="00B82F3E">
      <w:pPr>
        <w:pStyle w:val="Legenda"/>
        <w:rPr>
          <w:lang w:eastAsia="en-US"/>
        </w:rPr>
      </w:pPr>
    </w:p>
    <w:p w14:paraId="59D143E9" w14:textId="506AAF8C" w:rsidR="00836CC8" w:rsidRDefault="00B80CD1" w:rsidP="00B80CD1">
      <w:pPr>
        <w:jc w:val="both"/>
      </w:pPr>
      <w:r>
        <w:rPr>
          <w:lang w:eastAsia="en-US"/>
        </w:rPr>
        <w:t>Todas as portas da escola devem garantir o deslocamento frontal, conforme NBR 9050</w:t>
      </w:r>
      <w:r w:rsidR="005A629C">
        <w:rPr>
          <w:lang w:eastAsia="en-US"/>
        </w:rPr>
        <w:t>/2020</w:t>
      </w:r>
      <w:r w:rsidR="00B17915">
        <w:rPr>
          <w:lang w:eastAsia="en-US"/>
        </w:rPr>
        <w:t xml:space="preserve">, </w:t>
      </w:r>
      <w:r w:rsidR="005A629C">
        <w:rPr>
          <w:lang w:eastAsia="en-US"/>
        </w:rPr>
        <w:t>item 6.11.2.2</w:t>
      </w:r>
      <w:r>
        <w:rPr>
          <w:lang w:eastAsia="en-US"/>
        </w:rPr>
        <w:t xml:space="preserve"> onde, p</w:t>
      </w:r>
      <w:r w:rsidR="00836CC8">
        <w:t>ara o deslocamento fro</w:t>
      </w:r>
      <w:r w:rsidR="00836CC8" w:rsidRPr="00836CC8">
        <w:t>ntal, quando as portas abrirem no sentido do deslocamento do usu</w:t>
      </w:r>
      <w:r w:rsidR="00836CC8" w:rsidRPr="00836CC8">
        <w:rPr>
          <w:rFonts w:hint="eastAsia"/>
        </w:rPr>
        <w:t>á</w:t>
      </w:r>
      <w:r w:rsidR="00836CC8" w:rsidRPr="00836CC8">
        <w:t>rio,</w:t>
      </w:r>
      <w:r w:rsidR="00836CC8">
        <w:t xml:space="preserve"> </w:t>
      </w:r>
      <w:r w:rsidR="00836CC8" w:rsidRPr="00836CC8">
        <w:t>deve existir um espa</w:t>
      </w:r>
      <w:r w:rsidR="00836CC8" w:rsidRPr="00836CC8">
        <w:rPr>
          <w:rFonts w:hint="eastAsia"/>
        </w:rPr>
        <w:t>ç</w:t>
      </w:r>
      <w:r w:rsidR="00836CC8" w:rsidRPr="00836CC8">
        <w:t>o livre de 0,30 m entre a parede e a porta, e quando abrirem no sentido oposto</w:t>
      </w:r>
      <w:r>
        <w:t xml:space="preserve"> </w:t>
      </w:r>
      <w:r w:rsidR="00836CC8" w:rsidRPr="00836CC8">
        <w:t>ao deslocamento do usu</w:t>
      </w:r>
      <w:r w:rsidR="00836CC8" w:rsidRPr="00836CC8">
        <w:rPr>
          <w:rFonts w:hint="eastAsia"/>
        </w:rPr>
        <w:t>á</w:t>
      </w:r>
      <w:r w:rsidR="00836CC8" w:rsidRPr="00836CC8">
        <w:t>rio, deve existir um espa</w:t>
      </w:r>
      <w:r w:rsidR="00836CC8" w:rsidRPr="00836CC8">
        <w:rPr>
          <w:rFonts w:hint="eastAsia"/>
        </w:rPr>
        <w:t>ç</w:t>
      </w:r>
      <w:r w:rsidR="00836CC8" w:rsidRPr="00836CC8">
        <w:t>o livre de 0,60 m, cont</w:t>
      </w:r>
      <w:r w:rsidR="00836CC8" w:rsidRPr="00836CC8">
        <w:rPr>
          <w:rFonts w:hint="eastAsia"/>
        </w:rPr>
        <w:t>í</w:t>
      </w:r>
      <w:r w:rsidR="00836CC8" w:rsidRPr="00836CC8">
        <w:t xml:space="preserve">guo </w:t>
      </w:r>
      <w:r w:rsidR="00836CC8" w:rsidRPr="00836CC8">
        <w:rPr>
          <w:rFonts w:hint="eastAsia"/>
        </w:rPr>
        <w:t>à</w:t>
      </w:r>
      <w:r w:rsidR="00836CC8" w:rsidRPr="00836CC8">
        <w:t xml:space="preserve"> ma</w:t>
      </w:r>
      <w:r w:rsidR="00836CC8" w:rsidRPr="00836CC8">
        <w:rPr>
          <w:rFonts w:hint="eastAsia"/>
        </w:rPr>
        <w:t>ç</w:t>
      </w:r>
      <w:r w:rsidR="00836CC8" w:rsidRPr="00836CC8">
        <w:t xml:space="preserve">aneta. </w:t>
      </w:r>
    </w:p>
    <w:p w14:paraId="16F0EC35" w14:textId="45B3CD46" w:rsidR="00FC07B0" w:rsidRDefault="00B80CD1" w:rsidP="00B80CD1">
      <w:pPr>
        <w:autoSpaceDE w:val="0"/>
        <w:autoSpaceDN w:val="0"/>
        <w:adjustRightInd w:val="0"/>
        <w:spacing w:after="0" w:line="240" w:lineRule="auto"/>
        <w:rPr>
          <w:lang w:eastAsia="en-US"/>
        </w:rPr>
      </w:pPr>
      <w:r>
        <w:rPr>
          <w:lang w:eastAsia="en-US"/>
        </w:rPr>
        <w:t>Conforme NBR 9050</w:t>
      </w:r>
      <w:r w:rsidR="005A629C">
        <w:rPr>
          <w:lang w:eastAsia="en-US"/>
        </w:rPr>
        <w:t>/2020</w:t>
      </w:r>
      <w:r>
        <w:rPr>
          <w:lang w:eastAsia="en-US"/>
        </w:rPr>
        <w:t xml:space="preserve">, </w:t>
      </w:r>
      <w:r w:rsidR="00B17915" w:rsidRPr="00B80CD1">
        <w:rPr>
          <w:lang w:eastAsia="en-US"/>
        </w:rPr>
        <w:t>as</w:t>
      </w:r>
      <w:r w:rsidRPr="00B80CD1">
        <w:rPr>
          <w:lang w:eastAsia="en-US"/>
        </w:rPr>
        <w:t xml:space="preserve">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00F865E1" w14:textId="54691372" w:rsidR="00D82858" w:rsidRDefault="00D82858" w:rsidP="00B80CD1">
      <w:pPr>
        <w:autoSpaceDE w:val="0"/>
        <w:autoSpaceDN w:val="0"/>
        <w:adjustRightInd w:val="0"/>
        <w:spacing w:after="0" w:line="240" w:lineRule="auto"/>
        <w:rPr>
          <w:lang w:eastAsia="en-US"/>
        </w:rPr>
      </w:pPr>
    </w:p>
    <w:p w14:paraId="6EEEB56A" w14:textId="38F039F5" w:rsidR="00A366DD" w:rsidRDefault="00A366DD" w:rsidP="00B80CD1">
      <w:pPr>
        <w:autoSpaceDE w:val="0"/>
        <w:autoSpaceDN w:val="0"/>
        <w:adjustRightInd w:val="0"/>
        <w:spacing w:after="0" w:line="240" w:lineRule="auto"/>
        <w:rPr>
          <w:lang w:eastAsia="en-US"/>
        </w:rPr>
      </w:pPr>
    </w:p>
    <w:p w14:paraId="72EC3CD9" w14:textId="77777777" w:rsidR="00EC399F" w:rsidRDefault="00EC399F" w:rsidP="00B80CD1">
      <w:pPr>
        <w:autoSpaceDE w:val="0"/>
        <w:autoSpaceDN w:val="0"/>
        <w:adjustRightInd w:val="0"/>
        <w:spacing w:after="0" w:line="240" w:lineRule="auto"/>
        <w:rPr>
          <w:lang w:eastAsia="en-US"/>
        </w:rPr>
      </w:pPr>
    </w:p>
    <w:p w14:paraId="33A27423" w14:textId="77777777" w:rsidR="00836CC8" w:rsidRDefault="00836CC8" w:rsidP="00836CC8">
      <w:pPr>
        <w:autoSpaceDE w:val="0"/>
        <w:autoSpaceDN w:val="0"/>
        <w:adjustRightInd w:val="0"/>
        <w:spacing w:after="0" w:line="240" w:lineRule="auto"/>
        <w:jc w:val="center"/>
      </w:pPr>
      <w:r>
        <w:rPr>
          <w:noProof/>
        </w:rPr>
        <w:drawing>
          <wp:inline distT="0" distB="0" distL="0" distR="0" wp14:anchorId="258DED46" wp14:editId="16258872">
            <wp:extent cx="2670048" cy="2846195"/>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687058" cy="2864327"/>
                    </a:xfrm>
                    <a:prstGeom prst="rect">
                      <a:avLst/>
                    </a:prstGeom>
                  </pic:spPr>
                </pic:pic>
              </a:graphicData>
            </a:graphic>
          </wp:inline>
        </w:drawing>
      </w:r>
    </w:p>
    <w:p w14:paraId="7A4E361B" w14:textId="77777777" w:rsidR="00836CC8" w:rsidRDefault="00836CC8" w:rsidP="00836CC8">
      <w:pPr>
        <w:spacing w:line="240" w:lineRule="auto"/>
        <w:jc w:val="center"/>
        <w:rPr>
          <w:sz w:val="20"/>
          <w:szCs w:val="20"/>
          <w:lang w:eastAsia="en-US"/>
        </w:rPr>
      </w:pPr>
      <w:r>
        <w:rPr>
          <w:sz w:val="20"/>
          <w:szCs w:val="20"/>
          <w:lang w:eastAsia="en-US"/>
        </w:rPr>
        <w:t>Deslocamento Frontal</w:t>
      </w:r>
    </w:p>
    <w:p w14:paraId="257EB062" w14:textId="7AEC011B" w:rsidR="00836CC8" w:rsidRDefault="005A629C" w:rsidP="00836CC8">
      <w:pPr>
        <w:autoSpaceDE w:val="0"/>
        <w:autoSpaceDN w:val="0"/>
        <w:adjustRightInd w:val="0"/>
        <w:spacing w:after="0" w:line="240" w:lineRule="auto"/>
        <w:jc w:val="center"/>
        <w:rPr>
          <w:sz w:val="20"/>
          <w:szCs w:val="20"/>
          <w:lang w:eastAsia="en-US"/>
        </w:rPr>
      </w:pPr>
      <w:r>
        <w:rPr>
          <w:sz w:val="20"/>
          <w:szCs w:val="20"/>
          <w:lang w:eastAsia="en-US"/>
        </w:rPr>
        <w:t>Fonte: NBR 9050/2020</w:t>
      </w:r>
    </w:p>
    <w:p w14:paraId="08415BC6" w14:textId="77777777" w:rsidR="00CD4A9F" w:rsidRDefault="00CD4A9F" w:rsidP="00836CC8">
      <w:pPr>
        <w:autoSpaceDE w:val="0"/>
        <w:autoSpaceDN w:val="0"/>
        <w:adjustRightInd w:val="0"/>
        <w:spacing w:after="0" w:line="240" w:lineRule="auto"/>
        <w:jc w:val="center"/>
        <w:rPr>
          <w:sz w:val="20"/>
          <w:szCs w:val="20"/>
          <w:lang w:eastAsia="en-US"/>
        </w:rPr>
      </w:pPr>
    </w:p>
    <w:p w14:paraId="4E6A68EF" w14:textId="77777777" w:rsidR="00CD4A9F" w:rsidRDefault="00CD4A9F" w:rsidP="00836CC8">
      <w:pPr>
        <w:autoSpaceDE w:val="0"/>
        <w:autoSpaceDN w:val="0"/>
        <w:adjustRightInd w:val="0"/>
        <w:spacing w:after="0" w:line="240" w:lineRule="auto"/>
        <w:jc w:val="center"/>
        <w:rPr>
          <w:sz w:val="20"/>
          <w:szCs w:val="20"/>
          <w:lang w:eastAsia="en-US"/>
        </w:rPr>
      </w:pPr>
    </w:p>
    <w:p w14:paraId="706BD282" w14:textId="5F3775A7" w:rsidR="00B80CD1" w:rsidRDefault="00B80CD1" w:rsidP="00836CC8">
      <w:pPr>
        <w:autoSpaceDE w:val="0"/>
        <w:autoSpaceDN w:val="0"/>
        <w:adjustRightInd w:val="0"/>
        <w:spacing w:after="0" w:line="240" w:lineRule="auto"/>
        <w:jc w:val="both"/>
      </w:pPr>
      <w:r>
        <w:t xml:space="preserve">Desta forma, de acordo com medidas levantadas “in loco” algumas portas precisam ser reajustadas. </w:t>
      </w:r>
    </w:p>
    <w:p w14:paraId="7377C4D4" w14:textId="77777777" w:rsidR="00B80CD1" w:rsidRDefault="00B80CD1" w:rsidP="00836CC8">
      <w:pPr>
        <w:autoSpaceDE w:val="0"/>
        <w:autoSpaceDN w:val="0"/>
        <w:adjustRightInd w:val="0"/>
        <w:spacing w:after="0" w:line="240" w:lineRule="auto"/>
        <w:jc w:val="both"/>
      </w:pPr>
    </w:p>
    <w:p w14:paraId="54C6DFBE" w14:textId="77777777" w:rsidR="00B80CD1" w:rsidRDefault="00B80CD1" w:rsidP="005A629C">
      <w:pPr>
        <w:autoSpaceDE w:val="0"/>
        <w:autoSpaceDN w:val="0"/>
        <w:adjustRightInd w:val="0"/>
        <w:spacing w:after="0"/>
        <w:jc w:val="both"/>
      </w:pPr>
      <w:r>
        <w:t xml:space="preserve">Foram necessárias pequenas intervenções internas, com demolição de parede para possibilitar o vão livre </w:t>
      </w:r>
      <w:r w:rsidR="00DA2202">
        <w:t xml:space="preserve">de passagem </w:t>
      </w:r>
      <w:r>
        <w:t>das portas de 0,80m</w:t>
      </w:r>
      <w:r w:rsidR="003777D6">
        <w:t xml:space="preserve"> no mínimo</w:t>
      </w:r>
      <w:r>
        <w:t>.</w:t>
      </w:r>
    </w:p>
    <w:p w14:paraId="6C82570F" w14:textId="77777777" w:rsidR="00905D21" w:rsidRDefault="00905D21" w:rsidP="005A629C">
      <w:pPr>
        <w:autoSpaceDE w:val="0"/>
        <w:autoSpaceDN w:val="0"/>
        <w:adjustRightInd w:val="0"/>
        <w:spacing w:after="0"/>
        <w:jc w:val="both"/>
      </w:pPr>
    </w:p>
    <w:p w14:paraId="0F468D84" w14:textId="57B632AF" w:rsidR="00DE4199" w:rsidRDefault="00DE4199" w:rsidP="005A629C">
      <w:pPr>
        <w:autoSpaceDE w:val="0"/>
        <w:autoSpaceDN w:val="0"/>
        <w:adjustRightInd w:val="0"/>
        <w:spacing w:after="0"/>
        <w:jc w:val="both"/>
      </w:pPr>
      <w:r>
        <w:t xml:space="preserve">De acordo com a NBR 9050, </w:t>
      </w:r>
      <w:r w:rsidRPr="00D670C1">
        <w:t xml:space="preserve">as </w:t>
      </w:r>
      <w:r w:rsidRPr="005A629C">
        <w:rPr>
          <w:b/>
        </w:rPr>
        <w:t>ma</w:t>
      </w:r>
      <w:r w:rsidRPr="005A629C">
        <w:rPr>
          <w:rFonts w:hint="eastAsia"/>
          <w:b/>
        </w:rPr>
        <w:t>ç</w:t>
      </w:r>
      <w:r w:rsidRPr="005A629C">
        <w:rPr>
          <w:b/>
        </w:rPr>
        <w:t>anetas</w:t>
      </w:r>
      <w:r w:rsidRPr="00D670C1">
        <w:t xml:space="preserve"> devem preferencialmente ser do tipo alavanca, </w:t>
      </w:r>
      <w:r w:rsidR="005A629C" w:rsidRPr="005A629C">
        <w:t>devem ser do tipo alavanca, instaladas a uma altura entre 0,80 m e 1,10 m. Recomenda-se que</w:t>
      </w:r>
      <w:r w:rsidR="005A629C">
        <w:t xml:space="preserve"> </w:t>
      </w:r>
      <w:r w:rsidR="005A629C" w:rsidRPr="005A629C">
        <w:t>as portas tenham, na sua parte inferior, no lado oposto ao lado da abertura da porta, revestimento</w:t>
      </w:r>
      <w:r w:rsidR="005A629C">
        <w:t xml:space="preserve"> </w:t>
      </w:r>
      <w:r w:rsidR="005A629C" w:rsidRPr="005A629C">
        <w:t>resistente a impactos provocados por bengalas, muletas e cadeiras de rodas, at</w:t>
      </w:r>
      <w:r w:rsidR="005A629C" w:rsidRPr="005A629C">
        <w:rPr>
          <w:rFonts w:hint="eastAsia"/>
        </w:rPr>
        <w:t>é</w:t>
      </w:r>
      <w:r w:rsidR="005A629C" w:rsidRPr="005A629C">
        <w:t xml:space="preserve"> a altura de 0,40 m</w:t>
      </w:r>
      <w:r w:rsidR="005A629C">
        <w:t xml:space="preserve"> </w:t>
      </w:r>
      <w:r w:rsidR="005A629C" w:rsidRPr="005A629C">
        <w:t>a partir do piso</w:t>
      </w:r>
    </w:p>
    <w:p w14:paraId="20AFAC0A" w14:textId="77777777" w:rsidR="00257C3A" w:rsidRDefault="00257C3A" w:rsidP="00DE4199">
      <w:pPr>
        <w:autoSpaceDE w:val="0"/>
        <w:autoSpaceDN w:val="0"/>
        <w:adjustRightInd w:val="0"/>
        <w:spacing w:after="0"/>
        <w:jc w:val="both"/>
      </w:pPr>
    </w:p>
    <w:p w14:paraId="0E67C01F" w14:textId="77777777"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14:paraId="3D42197D" w14:textId="3E54DAEA" w:rsidR="00B17915" w:rsidRDefault="003777D6" w:rsidP="00B17915">
      <w:pPr>
        <w:pStyle w:val="PargrafodaLista"/>
        <w:numPr>
          <w:ilvl w:val="0"/>
          <w:numId w:val="22"/>
        </w:numPr>
        <w:jc w:val="both"/>
      </w:pPr>
      <w:r>
        <w:t xml:space="preserve">PM.01 | PM.02 | PM.03 </w:t>
      </w:r>
      <w:r w:rsidR="00E06ED7">
        <w:t>|</w:t>
      </w:r>
      <w:r w:rsidR="005E4720">
        <w:t xml:space="preserve"> PM.04 </w:t>
      </w:r>
      <w:r w:rsidR="00EC399F">
        <w:t>| PM.05 | PM.06</w:t>
      </w:r>
    </w:p>
    <w:p w14:paraId="2BD89B0A" w14:textId="77777777"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2FC0A52D" w14:textId="2F050264" w:rsidR="00905D21" w:rsidRDefault="003777D6" w:rsidP="00B17915">
      <w:pPr>
        <w:jc w:val="both"/>
      </w:pPr>
      <w:r>
        <w:t>Na tabela existente d</w:t>
      </w:r>
      <w:r w:rsidR="00905D21">
        <w:t>o projeto de acessibilidade, “RELAÇÃO DAS NOVAS ESQUADRIAS”, cada nova porta possui uma relação com as portas modelo padrão FDE, apresentadas como “</w:t>
      </w:r>
      <w:r w:rsidR="00905D21" w:rsidRPr="00905D21">
        <w:rPr>
          <w:b/>
        </w:rPr>
        <w:t>CÓDIGO FDE</w:t>
      </w:r>
      <w:r w:rsidR="00905D21">
        <w:rPr>
          <w:b/>
        </w:rPr>
        <w:t xml:space="preserve">”, </w:t>
      </w:r>
      <w:r w:rsidR="00905D21" w:rsidRPr="00905D21">
        <w:t>conforme tabela abaixo:</w:t>
      </w:r>
    </w:p>
    <w:p w14:paraId="6E398EE4" w14:textId="312BB57E" w:rsidR="00083A38" w:rsidRDefault="00083A38" w:rsidP="00B17915">
      <w:pPr>
        <w:jc w:val="both"/>
      </w:pPr>
    </w:p>
    <w:p w14:paraId="3EEB2119" w14:textId="77777777" w:rsidR="00EC399F" w:rsidRDefault="00EC399F" w:rsidP="00B17915">
      <w:pPr>
        <w:jc w:val="both"/>
        <w:rPr>
          <w:noProof/>
        </w:rPr>
      </w:pPr>
    </w:p>
    <w:p w14:paraId="0C8D8153" w14:textId="5EB41DE1" w:rsidR="00905D21" w:rsidRDefault="00EC399F" w:rsidP="00B17915">
      <w:pPr>
        <w:jc w:val="both"/>
        <w:rPr>
          <w:noProof/>
        </w:rPr>
      </w:pPr>
      <w:r>
        <w:rPr>
          <w:noProof/>
        </w:rPr>
        <w:drawing>
          <wp:inline distT="0" distB="0" distL="0" distR="0" wp14:anchorId="0783A9E3" wp14:editId="1BB7368A">
            <wp:extent cx="6645910" cy="1906270"/>
            <wp:effectExtent l="0" t="0" r="254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645910" cy="1906270"/>
                    </a:xfrm>
                    <a:prstGeom prst="rect">
                      <a:avLst/>
                    </a:prstGeom>
                  </pic:spPr>
                </pic:pic>
              </a:graphicData>
            </a:graphic>
          </wp:inline>
        </w:drawing>
      </w:r>
    </w:p>
    <w:p w14:paraId="2BA6F5B1" w14:textId="77777777" w:rsidR="00905D21" w:rsidRDefault="002C78F9" w:rsidP="00905D21">
      <w:pPr>
        <w:spacing w:line="240" w:lineRule="auto"/>
        <w:jc w:val="center"/>
        <w:rPr>
          <w:sz w:val="20"/>
          <w:szCs w:val="20"/>
          <w:lang w:eastAsia="en-US"/>
        </w:rPr>
      </w:pPr>
      <w:r>
        <w:rPr>
          <w:sz w:val="20"/>
          <w:szCs w:val="20"/>
          <w:lang w:eastAsia="en-US"/>
        </w:rPr>
        <w:t>T</w:t>
      </w:r>
      <w:r w:rsidR="00905D21">
        <w:rPr>
          <w:sz w:val="20"/>
          <w:szCs w:val="20"/>
          <w:lang w:eastAsia="en-US"/>
        </w:rPr>
        <w:t>abela das Novas Portas</w:t>
      </w:r>
    </w:p>
    <w:p w14:paraId="6856ED2D" w14:textId="1AC5D396" w:rsidR="00344F48" w:rsidRDefault="00905D21"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semi-ôca, revestida em ambas as faces com painel de madeira compensada, pintada com tinta esmalte ou óleo sobre fundo para madeira, na cor azul frança.</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8CD4F03" w14:textId="77777777" w:rsidR="00083A38" w:rsidRDefault="00083A38"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46E6939C" w14:textId="77777777" w:rsidR="006A0DE0" w:rsidRDefault="006A0DE0" w:rsidP="0048495C">
      <w:pPr>
        <w:jc w:val="both"/>
      </w:pPr>
    </w:p>
    <w:p w14:paraId="7BE2C93F" w14:textId="7CF40F19" w:rsidR="000301B4" w:rsidRDefault="00DE4199" w:rsidP="0048495C">
      <w:pPr>
        <w:jc w:val="both"/>
      </w:pPr>
      <w:r>
        <w:t>Nas PM.01 instaladas nos sanitários coletivos, terão placa de sinalização visual do respectivo sanitário.</w:t>
      </w:r>
    </w:p>
    <w:p w14:paraId="6C6EE518" w14:textId="77777777" w:rsidR="0048495C" w:rsidRDefault="0048495C" w:rsidP="0048495C">
      <w:pPr>
        <w:autoSpaceDE w:val="0"/>
        <w:autoSpaceDN w:val="0"/>
        <w:adjustRightInd w:val="0"/>
        <w:spacing w:after="0"/>
        <w:jc w:val="center"/>
        <w:rPr>
          <w:noProof/>
        </w:rPr>
      </w:pPr>
      <w:r>
        <w:rPr>
          <w:noProof/>
        </w:rPr>
        <w:drawing>
          <wp:inline distT="0" distB="0" distL="0" distR="0" wp14:anchorId="5CFFAC26" wp14:editId="286F8624">
            <wp:extent cx="1714500" cy="1425120"/>
            <wp:effectExtent l="0" t="0" r="0" b="381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34847" cy="1442033"/>
                    </a:xfrm>
                    <a:prstGeom prst="rect">
                      <a:avLst/>
                    </a:prstGeom>
                  </pic:spPr>
                </pic:pic>
              </a:graphicData>
            </a:graphic>
          </wp:inline>
        </w:drawing>
      </w:r>
      <w:r w:rsidRPr="00DE4199">
        <w:rPr>
          <w:noProof/>
        </w:rPr>
        <w:t xml:space="preserve"> </w:t>
      </w:r>
      <w:r>
        <w:rPr>
          <w:noProof/>
        </w:rPr>
        <w:t xml:space="preserve">          </w:t>
      </w:r>
      <w:r>
        <w:rPr>
          <w:noProof/>
        </w:rPr>
        <w:drawing>
          <wp:inline distT="0" distB="0" distL="0" distR="0" wp14:anchorId="4D776884" wp14:editId="21CE39C2">
            <wp:extent cx="2194429" cy="2095500"/>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212019" cy="2112297"/>
                    </a:xfrm>
                    <a:prstGeom prst="rect">
                      <a:avLst/>
                    </a:prstGeom>
                  </pic:spPr>
                </pic:pic>
              </a:graphicData>
            </a:graphic>
          </wp:inline>
        </w:drawing>
      </w:r>
    </w:p>
    <w:p w14:paraId="7557B623" w14:textId="77777777" w:rsidR="0048495C" w:rsidRDefault="0048495C" w:rsidP="0048495C">
      <w:pPr>
        <w:spacing w:line="240" w:lineRule="auto"/>
        <w:jc w:val="center"/>
        <w:rPr>
          <w:sz w:val="20"/>
          <w:szCs w:val="20"/>
          <w:lang w:eastAsia="en-US"/>
        </w:rPr>
      </w:pPr>
      <w:r>
        <w:rPr>
          <w:sz w:val="20"/>
          <w:szCs w:val="20"/>
          <w:lang w:eastAsia="en-US"/>
        </w:rPr>
        <w:t>Detalhamento PM.01 | sanitários coletivos</w:t>
      </w:r>
    </w:p>
    <w:p w14:paraId="40F356A0" w14:textId="77777777"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5715D5AF" w:rsidR="007B1DB0" w:rsidRDefault="007B1DB0" w:rsidP="007B1DB0">
      <w:pPr>
        <w:jc w:val="both"/>
      </w:pPr>
      <w:r>
        <w:t>A porta PM.02 r</w:t>
      </w:r>
      <w:r w:rsidRPr="00D670C1">
        <w:t>efere-se à</w:t>
      </w:r>
      <w:r>
        <w:t xml:space="preserve"> porta PM-75</w:t>
      </w:r>
      <w:r w:rsidRPr="00D670C1">
        <w:t xml:space="preserve"> padrão FDE</w:t>
      </w:r>
      <w:r>
        <w:t>, com largura livre de passagem de 0,</w:t>
      </w:r>
      <w:r w:rsidR="008170C6">
        <w:t>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569AFD4C" w:rsidR="007B1DB0" w:rsidRDefault="007B1DB0" w:rsidP="007B1DB0">
      <w:pPr>
        <w:jc w:val="both"/>
      </w:pPr>
      <w:r>
        <w:t>É uma porta de abrir, de madeira sarrafeada maciça, pintada com tinta esmalte ou óleo sobre fundo para madeira, na cor azul frança.</w:t>
      </w:r>
    </w:p>
    <w:p w14:paraId="5B198D65" w14:textId="3E239A26"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1F9F8EC8" w14:textId="77777777" w:rsidR="006A0DE0" w:rsidRDefault="006A0DE0" w:rsidP="007B1DB0">
      <w:pPr>
        <w:jc w:val="both"/>
      </w:pPr>
    </w:p>
    <w:p w14:paraId="0165AB92" w14:textId="77777777" w:rsidR="00EC399F" w:rsidRDefault="00EC399F" w:rsidP="007B1DB0">
      <w:pPr>
        <w:jc w:val="both"/>
      </w:pPr>
    </w:p>
    <w:p w14:paraId="20EC2866" w14:textId="5D61862F" w:rsidR="007B1DB0" w:rsidRDefault="007B1DB0" w:rsidP="007B1DB0">
      <w:pPr>
        <w:jc w:val="both"/>
      </w:pPr>
      <w:r>
        <w:t>As portas dos sanitários acessíveis P.C.D., possuem alguns componentes necessários para atender aos requisitos de acessibilidade como:</w:t>
      </w:r>
    </w:p>
    <w:p w14:paraId="1ED68223" w14:textId="77777777" w:rsidR="007B1DB0" w:rsidRDefault="007B1DB0" w:rsidP="007B1DB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64B2B38" w14:textId="77777777" w:rsidR="007B1DB0" w:rsidRDefault="007B1DB0" w:rsidP="007B1DB0">
      <w:pPr>
        <w:pStyle w:val="PargrafodaLista"/>
        <w:numPr>
          <w:ilvl w:val="0"/>
          <w:numId w:val="26"/>
        </w:numPr>
        <w:jc w:val="both"/>
      </w:pPr>
      <w:r w:rsidRPr="0065142F">
        <w:rPr>
          <w:b/>
        </w:rPr>
        <w:t>Puxador horizontal</w:t>
      </w:r>
      <w:r>
        <w:t xml:space="preserve"> – instalado no lado oposto ao lado da abertura da porta, associado à maçaneta. Localizado a uma distância de 0,10m do eixo da porta (dobradiça) </w:t>
      </w:r>
      <w:r w:rsidRPr="003F0063">
        <w:t>e possuir comprimento m</w:t>
      </w:r>
      <w:r w:rsidRPr="003F0063">
        <w:rPr>
          <w:rFonts w:hint="eastAsia"/>
        </w:rPr>
        <w:t>í</w:t>
      </w:r>
      <w:r w:rsidRPr="003F0063">
        <w:t>nimo de 0,40 m, com</w:t>
      </w:r>
      <w:r>
        <w:t xml:space="preserve"> </w:t>
      </w:r>
      <w:r w:rsidRPr="003F0063">
        <w:t>di</w:t>
      </w:r>
      <w:r w:rsidRPr="003F0063">
        <w:rPr>
          <w:rFonts w:hint="eastAsia"/>
        </w:rPr>
        <w:t>â</w:t>
      </w:r>
      <w:r w:rsidRPr="003F0063">
        <w:t>metro variando de 35 mm a 25 mm, instalado a 0,90 m do piso</w:t>
      </w:r>
      <w:r>
        <w:t>;</w:t>
      </w:r>
    </w:p>
    <w:p w14:paraId="2CC5C728" w14:textId="42E0629D" w:rsidR="007B1DB0" w:rsidRDefault="007B1DB0" w:rsidP="00FB2AB4">
      <w:pPr>
        <w:pStyle w:val="PargrafodaLista"/>
        <w:numPr>
          <w:ilvl w:val="0"/>
          <w:numId w:val="26"/>
        </w:numPr>
        <w:jc w:val="both"/>
        <w:rPr>
          <w:lang w:eastAsia="en-US"/>
        </w:rPr>
      </w:pPr>
      <w:r w:rsidRPr="005A629C">
        <w:rPr>
          <w:b/>
        </w:rPr>
        <w:t>Placa de Sinalização Visual SIA</w:t>
      </w:r>
      <w:r>
        <w:t xml:space="preserve"> - </w:t>
      </w:r>
      <w:r w:rsidR="005A629C" w:rsidRPr="00CC4370">
        <w:t>A representa</w:t>
      </w:r>
      <w:r w:rsidR="005A629C" w:rsidRPr="00CC4370">
        <w:rPr>
          <w:rFonts w:hint="eastAsia"/>
        </w:rPr>
        <w:t>çã</w:t>
      </w:r>
      <w:r w:rsidR="005A629C" w:rsidRPr="00CC4370">
        <w:t>o do s</w:t>
      </w:r>
      <w:r w:rsidR="005A629C" w:rsidRPr="00CC4370">
        <w:rPr>
          <w:rFonts w:hint="eastAsia"/>
        </w:rPr>
        <w:t>í</w:t>
      </w:r>
      <w:r w:rsidR="005A629C" w:rsidRPr="00CC4370">
        <w:t>mbolo internacional de acesso consiste em um pictograma branco sobre fundo  azul</w:t>
      </w:r>
      <w:r w:rsidR="005A629C">
        <w:t xml:space="preserve"> </w:t>
      </w:r>
      <w:r w:rsidR="005A629C" w:rsidRPr="00CC4370">
        <w:t>(refer</w:t>
      </w:r>
      <w:r w:rsidR="005A629C" w:rsidRPr="00CC4370">
        <w:rPr>
          <w:rFonts w:hint="eastAsia"/>
        </w:rPr>
        <w:t>ê</w:t>
      </w:r>
      <w:r w:rsidR="005A629C" w:rsidRPr="00CC4370">
        <w:t>ncia</w:t>
      </w:r>
      <w:r w:rsidR="005A629C">
        <w:t xml:space="preserve"> </w:t>
      </w:r>
      <w:r w:rsidR="005A629C" w:rsidRPr="00CC4370">
        <w:t>Munsell 10B5/10 ou Pantone 2925 C</w:t>
      </w:r>
      <w:r w:rsidR="005A629C">
        <w:t>).</w:t>
      </w:r>
      <w:r w:rsidR="005A629C" w:rsidRPr="00CC4370">
        <w:t xml:space="preserve"> </w:t>
      </w:r>
      <w:r w:rsidR="005A629C">
        <w:t>R</w:t>
      </w:r>
      <w:r w:rsidR="005A629C" w:rsidRPr="00CC4370">
        <w:t>epresentado em pictograma branco sobre o fundo preto, e deve estar</w:t>
      </w:r>
      <w:r w:rsidR="005A629C">
        <w:t xml:space="preserve"> </w:t>
      </w:r>
      <w:r w:rsidR="005A629C" w:rsidRPr="00CC4370">
        <w:t xml:space="preserve">sempre voltado para o lado direito, conforme Figura </w:t>
      </w:r>
      <w:r w:rsidR="005A629C">
        <w:t>abaixo</w:t>
      </w:r>
      <w:r w:rsidR="005A629C" w:rsidRPr="00CC4370">
        <w:t>. Nenhuma modifica</w:t>
      </w:r>
      <w:r w:rsidR="005A629C" w:rsidRPr="00CC4370">
        <w:rPr>
          <w:rFonts w:hint="eastAsia"/>
        </w:rPr>
        <w:t>çã</w:t>
      </w:r>
      <w:r w:rsidR="005A629C" w:rsidRPr="00CC4370">
        <w:t>o, estiliza</w:t>
      </w:r>
      <w:r w:rsidR="005A629C" w:rsidRPr="00CC4370">
        <w:rPr>
          <w:rFonts w:hint="eastAsia"/>
        </w:rPr>
        <w:t>çã</w:t>
      </w:r>
      <w:r w:rsidR="005A629C" w:rsidRPr="00CC4370">
        <w:t>o ou adi</w:t>
      </w:r>
      <w:r w:rsidR="005A629C" w:rsidRPr="00CC4370">
        <w:rPr>
          <w:rFonts w:hint="eastAsia"/>
        </w:rPr>
        <w:t>çã</w:t>
      </w:r>
      <w:r w:rsidR="005A629C" w:rsidRPr="00CC4370">
        <w:t>o</w:t>
      </w:r>
      <w:r w:rsidR="005A629C">
        <w:t xml:space="preserve"> </w:t>
      </w:r>
      <w:r w:rsidR="005A629C" w:rsidRPr="00CC4370">
        <w:t>deve ser feita a estes s</w:t>
      </w:r>
      <w:r w:rsidR="005A629C" w:rsidRPr="00CC4370">
        <w:rPr>
          <w:rFonts w:hint="eastAsia"/>
        </w:rPr>
        <w:t>í</w:t>
      </w:r>
      <w:r w:rsidR="005A629C" w:rsidRPr="00CC4370">
        <w:t>mbolos.</w:t>
      </w:r>
      <w:r w:rsidR="005A629C">
        <w:t xml:space="preserve"> </w:t>
      </w:r>
      <w:r>
        <w:rPr>
          <w:lang w:eastAsia="en-US"/>
        </w:rPr>
        <w:t xml:space="preserve"> Dimensão de 0,20m x 0,20m.</w:t>
      </w:r>
    </w:p>
    <w:p w14:paraId="3A760BC5" w14:textId="71F2BF52" w:rsidR="007B1DB0" w:rsidRDefault="005A629C" w:rsidP="007B1DB0">
      <w:pPr>
        <w:jc w:val="center"/>
        <w:rPr>
          <w:lang w:eastAsia="en-US"/>
        </w:rPr>
      </w:pPr>
      <w:r>
        <w:rPr>
          <w:noProof/>
        </w:rPr>
        <w:drawing>
          <wp:inline distT="0" distB="0" distL="0" distR="0" wp14:anchorId="08A29FCF" wp14:editId="462ECA39">
            <wp:extent cx="1695450" cy="1702886"/>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701472" cy="1708935"/>
                    </a:xfrm>
                    <a:prstGeom prst="rect">
                      <a:avLst/>
                    </a:prstGeom>
                  </pic:spPr>
                </pic:pic>
              </a:graphicData>
            </a:graphic>
          </wp:inline>
        </w:drawing>
      </w:r>
    </w:p>
    <w:p w14:paraId="5DAE4DEB" w14:textId="0408F097" w:rsidR="007B1DB0" w:rsidRDefault="007B1DB0" w:rsidP="007B1DB0">
      <w:pPr>
        <w:spacing w:after="0" w:line="360" w:lineRule="auto"/>
        <w:jc w:val="center"/>
        <w:rPr>
          <w:sz w:val="20"/>
          <w:szCs w:val="20"/>
          <w:lang w:eastAsia="en-US"/>
        </w:rPr>
      </w:pPr>
      <w:r>
        <w:rPr>
          <w:sz w:val="20"/>
          <w:szCs w:val="20"/>
          <w:lang w:eastAsia="en-US"/>
        </w:rPr>
        <w:t xml:space="preserve">Símbolo SIA – branco sobre fundo </w:t>
      </w:r>
      <w:r w:rsidR="0088569D">
        <w:rPr>
          <w:sz w:val="20"/>
          <w:szCs w:val="20"/>
          <w:lang w:eastAsia="en-US"/>
        </w:rPr>
        <w:t>preto</w:t>
      </w:r>
    </w:p>
    <w:p w14:paraId="52847495" w14:textId="10A2DEAB" w:rsidR="007B1DB0" w:rsidRDefault="005A629C" w:rsidP="000301B4">
      <w:pPr>
        <w:spacing w:after="0" w:line="360" w:lineRule="auto"/>
        <w:jc w:val="center"/>
        <w:rPr>
          <w:sz w:val="20"/>
          <w:szCs w:val="20"/>
          <w:lang w:eastAsia="en-US"/>
        </w:rPr>
      </w:pPr>
      <w:r>
        <w:rPr>
          <w:sz w:val="20"/>
          <w:szCs w:val="20"/>
          <w:lang w:eastAsia="en-US"/>
        </w:rPr>
        <w:t>Fonte: NBR 9050/2020</w:t>
      </w:r>
    </w:p>
    <w:p w14:paraId="2D6E260A" w14:textId="77777777" w:rsidR="00083A38" w:rsidRDefault="00083A38" w:rsidP="000301B4">
      <w:pPr>
        <w:spacing w:after="0" w:line="360" w:lineRule="auto"/>
        <w:jc w:val="center"/>
        <w:rPr>
          <w:sz w:val="20"/>
          <w:szCs w:val="20"/>
          <w:lang w:eastAsia="en-US"/>
        </w:rPr>
      </w:pPr>
    </w:p>
    <w:p w14:paraId="3E796707" w14:textId="78D4FAF2" w:rsidR="007B1DB0" w:rsidRDefault="007B1DB0" w:rsidP="007B1DB0">
      <w:pPr>
        <w:spacing w:after="0" w:line="360" w:lineRule="auto"/>
        <w:jc w:val="center"/>
        <w:rPr>
          <w:sz w:val="20"/>
          <w:szCs w:val="20"/>
          <w:lang w:eastAsia="en-US"/>
        </w:rPr>
      </w:pPr>
      <w:r>
        <w:rPr>
          <w:noProof/>
        </w:rPr>
        <w:drawing>
          <wp:inline distT="0" distB="0" distL="0" distR="0" wp14:anchorId="19816A8F" wp14:editId="34BC6E78">
            <wp:extent cx="4459106" cy="2400828"/>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496461" cy="2420940"/>
                    </a:xfrm>
                    <a:prstGeom prst="rect">
                      <a:avLst/>
                    </a:prstGeom>
                  </pic:spPr>
                </pic:pic>
              </a:graphicData>
            </a:graphic>
          </wp:inline>
        </w:drawing>
      </w: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6590AE97" w14:textId="77777777" w:rsidR="007B1DB0" w:rsidRDefault="007B1DB0" w:rsidP="007B1DB0">
      <w:pPr>
        <w:autoSpaceDE w:val="0"/>
        <w:autoSpaceDN w:val="0"/>
        <w:adjustRightInd w:val="0"/>
        <w:spacing w:after="0" w:line="240" w:lineRule="auto"/>
        <w:jc w:val="center"/>
      </w:pPr>
      <w:r>
        <w:rPr>
          <w:noProof/>
        </w:rPr>
        <w:drawing>
          <wp:inline distT="0" distB="0" distL="0" distR="0" wp14:anchorId="2FE57728" wp14:editId="11191672">
            <wp:extent cx="2237740" cy="1343025"/>
            <wp:effectExtent l="0" t="0" r="0"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22750"/>
                    <a:stretch/>
                  </pic:blipFill>
                  <pic:spPr bwMode="auto">
                    <a:xfrm>
                      <a:off x="0" y="0"/>
                      <a:ext cx="2247874" cy="1349107"/>
                    </a:xfrm>
                    <a:prstGeom prst="rect">
                      <a:avLst/>
                    </a:prstGeom>
                    <a:ln>
                      <a:noFill/>
                    </a:ln>
                    <a:extLst>
                      <a:ext uri="{53640926-AAD7-44D8-BBD7-CCE9431645EC}">
                        <a14:shadowObscured xmlns:a14="http://schemas.microsoft.com/office/drawing/2010/main"/>
                      </a:ext>
                    </a:extLst>
                  </pic:spPr>
                </pic:pic>
              </a:graphicData>
            </a:graphic>
          </wp:inline>
        </w:drawing>
      </w:r>
    </w:p>
    <w:p w14:paraId="7A86B124"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177DF316" w14:textId="5D8010D5" w:rsidR="007B1DB0" w:rsidRDefault="007B1DB0" w:rsidP="000301B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4DD99E7A" w14:textId="3B6197AF" w:rsidR="00EC399F" w:rsidRDefault="00EC399F" w:rsidP="00EC399F">
      <w:pPr>
        <w:pStyle w:val="PargrafodaLista"/>
        <w:numPr>
          <w:ilvl w:val="0"/>
          <w:numId w:val="25"/>
        </w:numPr>
        <w:jc w:val="both"/>
        <w:rPr>
          <w:b/>
        </w:rPr>
      </w:pPr>
      <w:r>
        <w:rPr>
          <w:b/>
        </w:rPr>
        <w:t>Porta PM.0</w:t>
      </w:r>
      <w:r>
        <w:rPr>
          <w:b/>
        </w:rPr>
        <w:t>3</w:t>
      </w:r>
    </w:p>
    <w:p w14:paraId="30A198CB" w14:textId="1804E3A9" w:rsidR="00EC399F" w:rsidRDefault="00EC399F" w:rsidP="00EC399F">
      <w:pPr>
        <w:jc w:val="both"/>
      </w:pPr>
      <w:r>
        <w:t>A porta PM.0</w:t>
      </w:r>
      <w:r>
        <w:t>3</w:t>
      </w:r>
      <w:r>
        <w:t xml:space="preserve">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426F81DB" w14:textId="77777777" w:rsidR="00EC399F" w:rsidRDefault="00EC399F" w:rsidP="00EC399F">
      <w:pPr>
        <w:jc w:val="both"/>
      </w:pPr>
      <w:r>
        <w:t>É uma porta de abrir de madeira sarrafeada maciça, revestida em ambas as faces com painel de madeira compensada, pintada com tinta esmalte ou óleo sobre fundo para madeira, na cor azul França.</w:t>
      </w:r>
    </w:p>
    <w:p w14:paraId="4AD58DCB" w14:textId="77777777" w:rsidR="00EC399F" w:rsidRDefault="00EC399F" w:rsidP="00EC399F">
      <w:pPr>
        <w:jc w:val="both"/>
      </w:pPr>
      <w:r>
        <w:t>A porta está afastada do piso acabado 20cm, conforme projeto e padrão FDE.</w:t>
      </w:r>
    </w:p>
    <w:p w14:paraId="7DAD7969" w14:textId="77777777" w:rsidR="00EC399F" w:rsidRDefault="00EC399F" w:rsidP="00EC399F">
      <w:pPr>
        <w:jc w:val="both"/>
      </w:pPr>
      <w:r>
        <w:t>Para atender aos requisitos de acessibilidade, a fechadura targeta livre/ocupado não será instalado e, no local, deverá ser colocado maçaneta tipo alavanca.</w:t>
      </w:r>
    </w:p>
    <w:p w14:paraId="0317BB17" w14:textId="77777777" w:rsidR="00EC399F" w:rsidRDefault="00EC399F" w:rsidP="00EC399F">
      <w:pPr>
        <w:autoSpaceDE w:val="0"/>
        <w:autoSpaceDN w:val="0"/>
        <w:adjustRightInd w:val="0"/>
        <w:spacing w:after="0" w:line="240" w:lineRule="auto"/>
        <w:jc w:val="both"/>
      </w:pPr>
      <w:r>
        <w:t xml:space="preserve">A espessura da folha da porta tem 35mm e, desta forma, a largura total entre os batentes deverá ser de 0,635m. </w:t>
      </w:r>
    </w:p>
    <w:p w14:paraId="40712444" w14:textId="77777777" w:rsidR="00EC399F" w:rsidRDefault="00EC399F" w:rsidP="00EC399F">
      <w:pPr>
        <w:autoSpaceDE w:val="0"/>
        <w:autoSpaceDN w:val="0"/>
        <w:adjustRightInd w:val="0"/>
        <w:spacing w:after="0" w:line="240" w:lineRule="auto"/>
        <w:jc w:val="both"/>
      </w:pPr>
    </w:p>
    <w:p w14:paraId="4D064E0A" w14:textId="77777777" w:rsidR="00EC399F" w:rsidRDefault="00EC399F" w:rsidP="00EC399F">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05ECAF2D" w14:textId="77777777" w:rsidR="00EC399F" w:rsidRDefault="00EC399F" w:rsidP="00EC399F">
      <w:pPr>
        <w:autoSpaceDE w:val="0"/>
        <w:autoSpaceDN w:val="0"/>
        <w:adjustRightInd w:val="0"/>
        <w:spacing w:after="0" w:line="240" w:lineRule="auto"/>
        <w:jc w:val="both"/>
      </w:pPr>
    </w:p>
    <w:p w14:paraId="64090725" w14:textId="77777777" w:rsidR="00EC399F" w:rsidRDefault="00EC399F" w:rsidP="00EC399F">
      <w:pPr>
        <w:autoSpaceDE w:val="0"/>
        <w:autoSpaceDN w:val="0"/>
        <w:adjustRightInd w:val="0"/>
        <w:spacing w:after="0" w:line="240" w:lineRule="auto"/>
        <w:jc w:val="both"/>
      </w:pPr>
    </w:p>
    <w:p w14:paraId="49640051" w14:textId="77777777" w:rsidR="00EC399F" w:rsidRDefault="00EC399F" w:rsidP="00EC399F">
      <w:pPr>
        <w:autoSpaceDE w:val="0"/>
        <w:autoSpaceDN w:val="0"/>
        <w:adjustRightInd w:val="0"/>
        <w:spacing w:after="0" w:line="240" w:lineRule="auto"/>
        <w:jc w:val="center"/>
      </w:pPr>
      <w:r>
        <w:rPr>
          <w:noProof/>
        </w:rPr>
        <w:drawing>
          <wp:inline distT="0" distB="0" distL="0" distR="0" wp14:anchorId="2163A8DC" wp14:editId="0751BA72">
            <wp:extent cx="3564982" cy="153352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1C6CF028" w14:textId="77777777" w:rsidR="00EC399F" w:rsidRDefault="00EC399F" w:rsidP="00EC399F">
      <w:pPr>
        <w:autoSpaceDE w:val="0"/>
        <w:autoSpaceDN w:val="0"/>
        <w:adjustRightInd w:val="0"/>
        <w:spacing w:after="0" w:line="240" w:lineRule="auto"/>
        <w:jc w:val="center"/>
        <w:rPr>
          <w:sz w:val="20"/>
          <w:szCs w:val="20"/>
          <w:lang w:eastAsia="en-US"/>
        </w:rPr>
      </w:pPr>
    </w:p>
    <w:p w14:paraId="1A45E202" w14:textId="77777777" w:rsidR="00EC399F" w:rsidRDefault="00EC399F" w:rsidP="00EC399F">
      <w:pPr>
        <w:spacing w:after="0" w:line="240" w:lineRule="auto"/>
        <w:jc w:val="center"/>
        <w:rPr>
          <w:sz w:val="20"/>
          <w:szCs w:val="20"/>
          <w:lang w:eastAsia="en-US"/>
        </w:rPr>
      </w:pPr>
      <w:r>
        <w:rPr>
          <w:sz w:val="20"/>
          <w:szCs w:val="20"/>
          <w:lang w:eastAsia="en-US"/>
        </w:rPr>
        <w:t>Detalhamento PM.04</w:t>
      </w:r>
    </w:p>
    <w:p w14:paraId="05FC3867" w14:textId="77777777" w:rsidR="00EC399F" w:rsidRDefault="00EC399F" w:rsidP="00EC399F">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80C7A72" w14:textId="77777777" w:rsidR="00EC399F" w:rsidRDefault="00EC399F" w:rsidP="00EC399F">
      <w:pPr>
        <w:autoSpaceDE w:val="0"/>
        <w:autoSpaceDN w:val="0"/>
        <w:adjustRightInd w:val="0"/>
        <w:spacing w:after="0" w:line="240" w:lineRule="auto"/>
        <w:jc w:val="center"/>
        <w:rPr>
          <w:sz w:val="20"/>
          <w:szCs w:val="20"/>
          <w:lang w:eastAsia="en-US"/>
        </w:rPr>
      </w:pPr>
    </w:p>
    <w:p w14:paraId="51C235A3" w14:textId="77777777" w:rsidR="00EC399F" w:rsidRDefault="00EC399F" w:rsidP="00EC399F">
      <w:pPr>
        <w:autoSpaceDE w:val="0"/>
        <w:autoSpaceDN w:val="0"/>
        <w:adjustRightInd w:val="0"/>
        <w:spacing w:after="0" w:line="240" w:lineRule="auto"/>
        <w:jc w:val="center"/>
        <w:rPr>
          <w:sz w:val="20"/>
          <w:szCs w:val="20"/>
          <w:lang w:eastAsia="en-US"/>
        </w:rPr>
      </w:pPr>
    </w:p>
    <w:p w14:paraId="7E571C2C" w14:textId="77777777" w:rsidR="00CA2B59" w:rsidRDefault="00CA2B59" w:rsidP="00EC399F">
      <w:pPr>
        <w:autoSpaceDE w:val="0"/>
        <w:autoSpaceDN w:val="0"/>
        <w:adjustRightInd w:val="0"/>
        <w:spacing w:after="0"/>
        <w:jc w:val="both"/>
        <w:rPr>
          <w:szCs w:val="24"/>
          <w:lang w:eastAsia="en-US"/>
        </w:rPr>
      </w:pPr>
    </w:p>
    <w:p w14:paraId="405A512E" w14:textId="77777777" w:rsidR="00CA2B59" w:rsidRDefault="00CA2B59" w:rsidP="00EC399F">
      <w:pPr>
        <w:autoSpaceDE w:val="0"/>
        <w:autoSpaceDN w:val="0"/>
        <w:adjustRightInd w:val="0"/>
        <w:spacing w:after="0"/>
        <w:jc w:val="both"/>
        <w:rPr>
          <w:szCs w:val="24"/>
          <w:lang w:eastAsia="en-US"/>
        </w:rPr>
      </w:pPr>
    </w:p>
    <w:p w14:paraId="2290A055" w14:textId="6EE0C7B5" w:rsidR="00EC399F" w:rsidRDefault="00EC399F" w:rsidP="00EC399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1A673409" w:rsidR="007B1DB0" w:rsidRPr="007B1DB0" w:rsidRDefault="007B1DB0" w:rsidP="007B1DB0">
      <w:pPr>
        <w:pStyle w:val="PargrafodaLista"/>
        <w:numPr>
          <w:ilvl w:val="0"/>
          <w:numId w:val="25"/>
        </w:numPr>
        <w:jc w:val="both"/>
      </w:pPr>
      <w:r w:rsidRPr="00F5404B">
        <w:rPr>
          <w:b/>
        </w:rPr>
        <w:t>Porta PM.0</w:t>
      </w:r>
      <w:r w:rsidR="00EC399F">
        <w:rPr>
          <w:b/>
        </w:rPr>
        <w:t>4</w:t>
      </w:r>
    </w:p>
    <w:p w14:paraId="28F58488" w14:textId="77777777" w:rsidR="007B1DB0" w:rsidRDefault="007B1DB0" w:rsidP="007B1DB0">
      <w:pPr>
        <w:pStyle w:val="PargrafodaLista"/>
        <w:jc w:val="both"/>
      </w:pPr>
    </w:p>
    <w:p w14:paraId="0805EEF8" w14:textId="0230B9EC" w:rsidR="007B1DB0" w:rsidRDefault="007B1DB0" w:rsidP="007B1DB0">
      <w:pPr>
        <w:jc w:val="both"/>
      </w:pPr>
      <w:r>
        <w:t>A porta PM.0</w:t>
      </w:r>
      <w:r w:rsidR="00EC399F">
        <w:t>4</w:t>
      </w:r>
      <w:r>
        <w:t xml:space="preserve"> r</w:t>
      </w:r>
      <w:r w:rsidRPr="00D670C1">
        <w:t xml:space="preserve">efere-se à porta </w:t>
      </w:r>
      <w:r w:rsidR="00D82858">
        <w:t>PF-1</w:t>
      </w:r>
      <w:r w:rsidR="00EC399F">
        <w:t>5</w:t>
      </w:r>
      <w:r w:rsidRPr="00D670C1">
        <w:t xml:space="preserve"> padrão FDE</w:t>
      </w:r>
      <w:r>
        <w:t>, com largura livre de passagem de 0,</w:t>
      </w:r>
      <w:r w:rsidR="00EC399F">
        <w:t>80</w:t>
      </w:r>
      <w:r>
        <w:t>m</w:t>
      </w:r>
      <w:r w:rsidRPr="00D670C1">
        <w:t xml:space="preserve">, </w:t>
      </w:r>
      <w:r>
        <w:t xml:space="preserve">alterada e ajustada, para atender as necessidades de reforma e de acessibilidade, </w:t>
      </w:r>
      <w:r w:rsidRPr="00D670C1">
        <w:t>conforme modelo em anexo a este memorial</w:t>
      </w:r>
      <w:r>
        <w:t xml:space="preserve">. </w:t>
      </w:r>
    </w:p>
    <w:p w14:paraId="61472D7E" w14:textId="22E518D2" w:rsidR="007B1DB0" w:rsidRDefault="007B1DB0" w:rsidP="00D82858">
      <w:pPr>
        <w:jc w:val="both"/>
      </w:pPr>
      <w:r>
        <w:t xml:space="preserve">É uma porta de abrir, </w:t>
      </w:r>
      <w:r w:rsidR="00D82858">
        <w:t>de ferro com pintura esmalte sintético sobre fundo anticorrosivo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DBC0FE1" w14:textId="3FE1267C" w:rsidR="00D82858" w:rsidRDefault="00D82858" w:rsidP="007B1DB0">
      <w:pPr>
        <w:autoSpaceDE w:val="0"/>
        <w:autoSpaceDN w:val="0"/>
        <w:adjustRightInd w:val="0"/>
        <w:spacing w:after="0" w:line="240" w:lineRule="auto"/>
        <w:jc w:val="both"/>
      </w:pPr>
    </w:p>
    <w:p w14:paraId="464B63F5" w14:textId="073A4F26" w:rsidR="00EC399F" w:rsidRDefault="00EC399F" w:rsidP="00EC399F">
      <w:pPr>
        <w:pStyle w:val="PargrafodaLista"/>
        <w:numPr>
          <w:ilvl w:val="0"/>
          <w:numId w:val="25"/>
        </w:numPr>
        <w:jc w:val="both"/>
        <w:rPr>
          <w:b/>
        </w:rPr>
      </w:pPr>
      <w:r>
        <w:rPr>
          <w:b/>
        </w:rPr>
        <w:t>Porta PM.0</w:t>
      </w:r>
      <w:r>
        <w:rPr>
          <w:b/>
        </w:rPr>
        <w:t>5</w:t>
      </w:r>
    </w:p>
    <w:p w14:paraId="55468E5C" w14:textId="555B19C7" w:rsidR="00EC399F" w:rsidRDefault="00EC399F" w:rsidP="00EC399F">
      <w:pPr>
        <w:jc w:val="both"/>
      </w:pPr>
      <w:r>
        <w:t>A porta PM.0</w:t>
      </w:r>
      <w:r>
        <w:t>5</w:t>
      </w:r>
      <w:r>
        <w:t xml:space="preserve"> r</w:t>
      </w:r>
      <w:r w:rsidRPr="00D670C1">
        <w:t>efere-se à</w:t>
      </w:r>
      <w:r>
        <w:t xml:space="preserve"> porta PM-75</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ED04FE4" w14:textId="77777777" w:rsidR="00EC399F" w:rsidRDefault="00EC399F" w:rsidP="00EC399F">
      <w:pPr>
        <w:jc w:val="both"/>
      </w:pPr>
      <w:r>
        <w:t>É uma porta de abrir, de madeira sarrafeada maciça, pintada com tinta esmalte ou óleo sobre fundo para madeira, na cor azul frança.</w:t>
      </w:r>
    </w:p>
    <w:p w14:paraId="6895A9F4" w14:textId="368DECBB" w:rsidR="00EC399F" w:rsidRDefault="00EC399F" w:rsidP="00EC399F">
      <w:pPr>
        <w:autoSpaceDE w:val="0"/>
        <w:autoSpaceDN w:val="0"/>
        <w:adjustRightInd w:val="0"/>
        <w:spacing w:after="0" w:line="240" w:lineRule="auto"/>
        <w:jc w:val="both"/>
      </w:pPr>
      <w:r>
        <w:t>A espessura da folha da porta tem 35mm e, desta forma, a largura total entre os batentes é de 0,</w:t>
      </w:r>
      <w:r w:rsidR="008170C6">
        <w:t>92</w:t>
      </w:r>
      <w:r>
        <w:t>m. Deverá ser seguido as medidas conforme detalhamento da figura abaixo, para o perfeito atendimento quanto aos requisitos de acessibilidade.</w:t>
      </w:r>
    </w:p>
    <w:p w14:paraId="6F0EF3B3" w14:textId="77777777" w:rsidR="008170C6" w:rsidRDefault="008170C6" w:rsidP="008170C6">
      <w:pPr>
        <w:autoSpaceDE w:val="0"/>
        <w:autoSpaceDN w:val="0"/>
        <w:adjustRightInd w:val="0"/>
        <w:spacing w:after="0" w:line="240" w:lineRule="auto"/>
        <w:jc w:val="both"/>
      </w:pPr>
    </w:p>
    <w:p w14:paraId="2BA80819" w14:textId="32A67A88" w:rsidR="008170C6" w:rsidRDefault="008170C6" w:rsidP="008170C6">
      <w:pPr>
        <w:pStyle w:val="PargrafodaLista"/>
        <w:numPr>
          <w:ilvl w:val="0"/>
          <w:numId w:val="25"/>
        </w:numPr>
        <w:jc w:val="both"/>
        <w:rPr>
          <w:b/>
        </w:rPr>
      </w:pPr>
      <w:r>
        <w:rPr>
          <w:b/>
        </w:rPr>
        <w:t>Porta PM.0</w:t>
      </w:r>
      <w:r>
        <w:rPr>
          <w:b/>
        </w:rPr>
        <w:t>6</w:t>
      </w:r>
    </w:p>
    <w:p w14:paraId="2B773584" w14:textId="13402EC6" w:rsidR="008170C6" w:rsidRDefault="008170C6" w:rsidP="008170C6">
      <w:pPr>
        <w:jc w:val="both"/>
      </w:pPr>
      <w:r>
        <w:t>A porta PM.0</w:t>
      </w:r>
      <w:r>
        <w:t>6</w:t>
      </w:r>
      <w:r>
        <w:t xml:space="preserve"> r</w:t>
      </w:r>
      <w:r w:rsidRPr="00D670C1">
        <w:t>efere-se à</w:t>
      </w:r>
      <w:r>
        <w:t xml:space="preserve"> porta PT-42</w:t>
      </w:r>
      <w:r w:rsidRPr="00D670C1">
        <w:t xml:space="preserve"> padrão FDE</w:t>
      </w:r>
      <w:r>
        <w:t xml:space="preserve">, </w:t>
      </w:r>
      <w:r w:rsidRPr="00D670C1">
        <w:t>conforme modelo em anexo a este memorial</w:t>
      </w:r>
      <w:r>
        <w:t>. Será instalada no acesso ao interior da escola.</w:t>
      </w:r>
    </w:p>
    <w:p w14:paraId="174CE20C" w14:textId="77777777" w:rsidR="008170C6" w:rsidRDefault="008170C6" w:rsidP="008170C6">
      <w:pPr>
        <w:jc w:val="both"/>
      </w:pPr>
      <w:r>
        <w:t>É uma porta de chapa de aço galvanizado, pintada com tinta esmalte sintético sobre fundo para galvanizados, na cor azul frança.</w:t>
      </w:r>
    </w:p>
    <w:p w14:paraId="7B8898B5" w14:textId="77777777" w:rsidR="008170C6" w:rsidRPr="00083A38" w:rsidRDefault="008170C6" w:rsidP="008170C6">
      <w:pPr>
        <w:jc w:val="both"/>
      </w:pPr>
      <w:r>
        <w:t xml:space="preserve">É uma porta de correr e será instalada com trilhos na sua parte inferior e nivelada com a superfície do piso, com puxador na vertical de aço galvanizado de 80cm circular, instalado entre 0,80 a 1,10 m do piso acabado, afastado 4cm da parede para permitir que a pessoa segure a porta. </w:t>
      </w:r>
    </w:p>
    <w:p w14:paraId="5BC6CCEA" w14:textId="204F29A3" w:rsidR="0048495C" w:rsidRDefault="0048495C" w:rsidP="00D8263C">
      <w:pPr>
        <w:jc w:val="both"/>
        <w:rPr>
          <w:sz w:val="20"/>
          <w:szCs w:val="20"/>
        </w:rPr>
      </w:pPr>
    </w:p>
    <w:p w14:paraId="17FD258A" w14:textId="6595D202" w:rsidR="008170C6" w:rsidRDefault="008170C6" w:rsidP="00D8263C">
      <w:pPr>
        <w:jc w:val="both"/>
        <w:rPr>
          <w:sz w:val="20"/>
          <w:szCs w:val="20"/>
        </w:rPr>
      </w:pPr>
    </w:p>
    <w:p w14:paraId="3FA67D61" w14:textId="63DB491A" w:rsidR="008170C6" w:rsidRDefault="008170C6" w:rsidP="00D8263C">
      <w:pPr>
        <w:jc w:val="both"/>
        <w:rPr>
          <w:sz w:val="20"/>
          <w:szCs w:val="20"/>
        </w:rPr>
      </w:pPr>
    </w:p>
    <w:p w14:paraId="55AB07A6" w14:textId="77777777" w:rsidR="008170C6" w:rsidRPr="000301B4" w:rsidRDefault="008170C6" w:rsidP="00D8263C">
      <w:pPr>
        <w:jc w:val="both"/>
        <w:rPr>
          <w:sz w:val="20"/>
          <w:szCs w:val="20"/>
        </w:rPr>
      </w:pPr>
    </w:p>
    <w:p w14:paraId="74B01BC0" w14:textId="77777777" w:rsidR="005833D6" w:rsidRDefault="005833D6" w:rsidP="001F5C76">
      <w:pPr>
        <w:pStyle w:val="Ttulo2"/>
      </w:pPr>
      <w:bookmarkStart w:id="45" w:name="_Toc49775857"/>
      <w:r>
        <w:t>Pinturas em Portas</w:t>
      </w:r>
      <w:bookmarkEnd w:id="45"/>
    </w:p>
    <w:p w14:paraId="2325806D" w14:textId="77777777" w:rsidR="001D3C46" w:rsidRDefault="001D3C46" w:rsidP="00B82F3E">
      <w:pPr>
        <w:pStyle w:val="Legenda"/>
        <w:rPr>
          <w:lang w:eastAsia="en-US"/>
        </w:rPr>
      </w:pPr>
    </w:p>
    <w:p w14:paraId="70BC89D2" w14:textId="77777777" w:rsidR="0048495C" w:rsidRDefault="00A72372" w:rsidP="00A72372">
      <w:pPr>
        <w:jc w:val="both"/>
      </w:pPr>
      <w:r>
        <w:t>Além das novas portas, todas as portas existentes na escola que não serão trocadas, deverão ser pintadas com tinta esmalte ou óleo sobre fundo para madeira, na cor azul frança</w:t>
      </w:r>
      <w:r w:rsidR="00485013">
        <w:t>.</w:t>
      </w:r>
      <w:r w:rsidR="001F4105">
        <w:t xml:space="preserve"> Para as portas de chapa de ferro, pintar com tinta esmalte sintético sobre fundo corrosivo na cor azul frança.</w:t>
      </w:r>
    </w:p>
    <w:p w14:paraId="5496E2FF" w14:textId="4344A1DB" w:rsidR="00A72372" w:rsidRDefault="001F4105" w:rsidP="00A72372">
      <w:pPr>
        <w:jc w:val="both"/>
      </w:pPr>
      <w:r>
        <w:t xml:space="preserve"> Para as portas em chapa de aço galvanizada, utilizar tinta esmalte sintético sobre fundo para galvanizados na cor azul frança.</w:t>
      </w:r>
    </w:p>
    <w:p w14:paraId="3B8F460D" w14:textId="1856228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pintada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Deverão ser tomadas precauções especiais no sentido de evitar salpicaduras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090C0F0" w14:textId="77777777" w:rsidR="008170C6" w:rsidRDefault="008170C6" w:rsidP="00A72372">
      <w:pPr>
        <w:jc w:val="both"/>
      </w:pPr>
    </w:p>
    <w:p w14:paraId="77062FF1" w14:textId="77777777" w:rsidR="008170C6" w:rsidRDefault="008170C6" w:rsidP="00A72372">
      <w:pPr>
        <w:jc w:val="both"/>
      </w:pPr>
    </w:p>
    <w:p w14:paraId="58F78F3A" w14:textId="77777777" w:rsidR="008170C6" w:rsidRDefault="008170C6" w:rsidP="00A72372">
      <w:pPr>
        <w:jc w:val="both"/>
      </w:pPr>
    </w:p>
    <w:p w14:paraId="31C20709" w14:textId="436A1D6C"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66F5E604"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46" w:name="_Toc49775858"/>
      <w:r>
        <w:t>Cozinha</w:t>
      </w:r>
      <w:r w:rsidR="006A0DE0">
        <w:t xml:space="preserve"> / Copa</w:t>
      </w:r>
      <w:bookmarkEnd w:id="46"/>
    </w:p>
    <w:p w14:paraId="070B3584" w14:textId="77777777" w:rsidR="00E20029" w:rsidRDefault="00E20029" w:rsidP="00820205">
      <w:pPr>
        <w:spacing w:after="0"/>
        <w:jc w:val="both"/>
        <w:rPr>
          <w:lang w:eastAsia="en-US"/>
        </w:rPr>
      </w:pPr>
    </w:p>
    <w:p w14:paraId="5410C7D1" w14:textId="3D8FEC3A" w:rsidR="00E20029" w:rsidRDefault="00E20029" w:rsidP="00E20029">
      <w:pPr>
        <w:spacing w:after="0"/>
        <w:jc w:val="both"/>
        <w:rPr>
          <w:szCs w:val="24"/>
          <w:lang w:eastAsia="en-US"/>
        </w:rPr>
      </w:pPr>
      <w:r>
        <w:rPr>
          <w:lang w:eastAsia="en-US"/>
        </w:rPr>
        <w:t xml:space="preserve">Será instalado </w:t>
      </w:r>
      <w:r w:rsidR="006A0DE0">
        <w:rPr>
          <w:lang w:eastAsia="en-US"/>
        </w:rPr>
        <w:t>bancada e cuba acessíveis na cozinha e na copa</w:t>
      </w:r>
      <w:r>
        <w:rPr>
          <w:lang w:eastAsia="en-US"/>
        </w:rPr>
        <w:t xml:space="preserve">. </w:t>
      </w:r>
      <w:r w:rsidRPr="00E20029">
        <w:rPr>
          <w:szCs w:val="24"/>
          <w:lang w:eastAsia="en-US"/>
        </w:rPr>
        <w:t>As instalações das torneiras deverão obedecer ao Alcance manual lateral e frontal com deslocamento do tronco, conforme item 4.6.2 da NBR 9050</w:t>
      </w:r>
      <w:r w:rsidR="005A629C">
        <w:rPr>
          <w:szCs w:val="24"/>
          <w:lang w:eastAsia="en-US"/>
        </w:rPr>
        <w:t>/2020</w:t>
      </w:r>
      <w:r w:rsidRPr="00E20029">
        <w:rPr>
          <w:szCs w:val="24"/>
          <w:lang w:eastAsia="en-US"/>
        </w:rPr>
        <w:t xml:space="preserve">. </w:t>
      </w:r>
    </w:p>
    <w:p w14:paraId="22CE85FA" w14:textId="77777777" w:rsidR="00D74E5E" w:rsidRDefault="00D74E5E" w:rsidP="00E20029">
      <w:pPr>
        <w:spacing w:after="0"/>
        <w:jc w:val="both"/>
        <w:rPr>
          <w:szCs w:val="24"/>
          <w:lang w:eastAsia="en-US"/>
        </w:rPr>
      </w:pPr>
    </w:p>
    <w:p w14:paraId="67F6949F" w14:textId="081A53E2" w:rsidR="00D74E5E" w:rsidRDefault="00D74E5E" w:rsidP="00D74E5E">
      <w:pPr>
        <w:pStyle w:val="PargrafodaLista"/>
        <w:ind w:left="0"/>
        <w:jc w:val="both"/>
      </w:pPr>
      <w:r>
        <w:t>Será instalado também pia de louça branca, sem coluna, para higienização das mãos e, desta forma, para atender aos requisitos de acessibilidade conforme descrição “lava</w:t>
      </w:r>
      <w:r w:rsidR="0088569D">
        <w:t>t</w:t>
      </w:r>
      <w:r>
        <w:t>órios” deste memorial, sendo instalado barras na horizontal, saboneteira e papeleira.</w:t>
      </w:r>
    </w:p>
    <w:p w14:paraId="3E0AC1B6" w14:textId="2C3E797D" w:rsidR="00E30D32" w:rsidRDefault="00E30D32" w:rsidP="00EA03D9">
      <w:pPr>
        <w:spacing w:after="0"/>
        <w:rPr>
          <w:noProof/>
        </w:rPr>
      </w:pPr>
      <w:r>
        <w:rPr>
          <w:noProof/>
        </w:rPr>
        <w:t xml:space="preserve">                    </w:t>
      </w:r>
    </w:p>
    <w:p w14:paraId="73C78CF2" w14:textId="49770644" w:rsidR="008170C6" w:rsidRDefault="008170C6" w:rsidP="00EA03D9">
      <w:pPr>
        <w:spacing w:after="0"/>
        <w:rPr>
          <w:noProof/>
        </w:rPr>
      </w:pPr>
    </w:p>
    <w:p w14:paraId="76383D56" w14:textId="031DBB0A" w:rsidR="008170C6" w:rsidRDefault="008170C6" w:rsidP="00EA03D9">
      <w:pPr>
        <w:spacing w:after="0"/>
        <w:rPr>
          <w:noProof/>
        </w:rPr>
      </w:pPr>
    </w:p>
    <w:p w14:paraId="269D1094" w14:textId="46A9EF25" w:rsidR="008170C6" w:rsidRDefault="008170C6" w:rsidP="00EA03D9">
      <w:pPr>
        <w:spacing w:after="0"/>
        <w:rPr>
          <w:noProof/>
        </w:rPr>
      </w:pPr>
    </w:p>
    <w:p w14:paraId="00484B64" w14:textId="4FEA8719" w:rsidR="008170C6" w:rsidRDefault="008170C6" w:rsidP="00EA03D9">
      <w:pPr>
        <w:spacing w:after="0"/>
        <w:rPr>
          <w:noProof/>
        </w:rPr>
      </w:pPr>
    </w:p>
    <w:p w14:paraId="734DA7BD" w14:textId="127CA96D" w:rsidR="008170C6" w:rsidRDefault="008170C6" w:rsidP="00EA03D9">
      <w:pPr>
        <w:spacing w:after="0"/>
        <w:rPr>
          <w:noProof/>
        </w:rPr>
      </w:pPr>
    </w:p>
    <w:p w14:paraId="537C6814" w14:textId="77777777" w:rsidR="008170C6" w:rsidRDefault="008170C6" w:rsidP="00EA03D9">
      <w:pPr>
        <w:spacing w:after="0"/>
        <w:rPr>
          <w:szCs w:val="24"/>
          <w:lang w:eastAsia="en-US"/>
        </w:rPr>
      </w:pPr>
    </w:p>
    <w:p w14:paraId="3DB62F3F" w14:textId="77777777" w:rsidR="00315704" w:rsidRDefault="00E2096A" w:rsidP="001F5C76">
      <w:pPr>
        <w:pStyle w:val="Ttulo2"/>
      </w:pPr>
      <w:bookmarkStart w:id="47" w:name="_Toc49775859"/>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47"/>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5AD083B0" w:rsidR="008D3CD9" w:rsidRDefault="008D3CD9" w:rsidP="008D3CD9">
      <w:pPr>
        <w:jc w:val="both"/>
        <w:rPr>
          <w:lang w:eastAsia="en-US"/>
        </w:rPr>
      </w:pPr>
      <w:r>
        <w:rPr>
          <w:lang w:eastAsia="en-US"/>
        </w:rPr>
        <w:t>A reforma necessária de execução de parede e revestimentos, deverá seguir orientações conforme item 2.</w:t>
      </w:r>
      <w:r w:rsidR="008170C6">
        <w:rPr>
          <w:lang w:eastAsia="en-US"/>
        </w:rPr>
        <w:t>8</w:t>
      </w:r>
      <w:r>
        <w:rPr>
          <w:lang w:eastAsia="en-US"/>
        </w:rPr>
        <w:t xml:space="preserve"> deste memorial.</w:t>
      </w:r>
    </w:p>
    <w:p w14:paraId="7A54F9F2" w14:textId="4C5A0A95"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61173917" w14:textId="77777777" w:rsidR="00EA03D9" w:rsidRDefault="00EA03D9" w:rsidP="00EA03D9">
      <w:pPr>
        <w:rPr>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225B1AA1" w:rsidR="008D3CD9" w:rsidRDefault="008D3CD9" w:rsidP="008D3CD9">
      <w:pPr>
        <w:jc w:val="both"/>
      </w:pPr>
      <w:r>
        <w:t>Deverá ser equipado com duas barras de apoio na vertical, uma de cada lado e garantir as seguintes condições, conforme NBR 9050</w:t>
      </w:r>
      <w:r w:rsidR="005A629C">
        <w:t>/2020</w:t>
      </w:r>
      <w:r>
        <w:t>:</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5B76C2E0"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r w:rsidR="005A629C">
        <w:rPr>
          <w:lang w:eastAsia="en-US"/>
        </w:rPr>
        <w:t>/2020</w:t>
      </w:r>
      <w:r>
        <w:rPr>
          <w:lang w:eastAsia="en-US"/>
        </w:rPr>
        <w:t>.</w:t>
      </w:r>
    </w:p>
    <w:p w14:paraId="40541845" w14:textId="0C58E815" w:rsidR="008D3CD9" w:rsidRDefault="008D3CD9" w:rsidP="008D3CD9">
      <w:pPr>
        <w:spacing w:after="0"/>
        <w:jc w:val="both"/>
        <w:rPr>
          <w:lang w:eastAsia="en-US"/>
        </w:rPr>
      </w:pPr>
    </w:p>
    <w:p w14:paraId="49CC2BBF" w14:textId="38B7081E" w:rsidR="008170C6" w:rsidRDefault="008170C6" w:rsidP="008D3CD9">
      <w:pPr>
        <w:spacing w:after="0"/>
        <w:jc w:val="both"/>
        <w:rPr>
          <w:lang w:eastAsia="en-US"/>
        </w:rPr>
      </w:pPr>
    </w:p>
    <w:p w14:paraId="60BF368C" w14:textId="229C75EC" w:rsidR="008170C6" w:rsidRDefault="008170C6" w:rsidP="008D3CD9">
      <w:pPr>
        <w:spacing w:after="0"/>
        <w:jc w:val="both"/>
        <w:rPr>
          <w:lang w:eastAsia="en-US"/>
        </w:rPr>
      </w:pPr>
    </w:p>
    <w:p w14:paraId="6764A923" w14:textId="1BB98BB8" w:rsidR="008170C6" w:rsidRDefault="008170C6" w:rsidP="008D3CD9">
      <w:pPr>
        <w:spacing w:after="0"/>
        <w:jc w:val="both"/>
        <w:rPr>
          <w:lang w:eastAsia="en-US"/>
        </w:rPr>
      </w:pPr>
    </w:p>
    <w:p w14:paraId="3831C9D1" w14:textId="691824B3" w:rsidR="008170C6" w:rsidRDefault="008170C6" w:rsidP="008D3CD9">
      <w:pPr>
        <w:spacing w:after="0"/>
        <w:jc w:val="both"/>
        <w:rPr>
          <w:lang w:eastAsia="en-US"/>
        </w:rPr>
      </w:pPr>
    </w:p>
    <w:p w14:paraId="5E44D5B2" w14:textId="11C6F25F" w:rsidR="008170C6" w:rsidRDefault="008170C6" w:rsidP="008D3CD9">
      <w:pPr>
        <w:spacing w:after="0"/>
        <w:jc w:val="both"/>
        <w:rPr>
          <w:lang w:eastAsia="en-US"/>
        </w:rPr>
      </w:pPr>
    </w:p>
    <w:p w14:paraId="184CDEC9" w14:textId="580B884E" w:rsidR="008170C6" w:rsidRDefault="008170C6" w:rsidP="008D3CD9">
      <w:pPr>
        <w:spacing w:after="0"/>
        <w:jc w:val="both"/>
        <w:rPr>
          <w:lang w:eastAsia="en-US"/>
        </w:rPr>
      </w:pPr>
    </w:p>
    <w:p w14:paraId="4D78F685" w14:textId="77777777" w:rsidR="008170C6" w:rsidRDefault="008170C6"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3242E3C9">
            <wp:extent cx="5152593" cy="2276475"/>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27748" cy="2309679"/>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03FC5149" w:rsidR="008D3CD9" w:rsidRDefault="005A629C" w:rsidP="008D3CD9">
      <w:pPr>
        <w:spacing w:after="0" w:line="360" w:lineRule="auto"/>
        <w:jc w:val="center"/>
        <w:rPr>
          <w:sz w:val="20"/>
          <w:szCs w:val="20"/>
          <w:lang w:eastAsia="en-US"/>
        </w:rPr>
      </w:pPr>
      <w:r>
        <w:rPr>
          <w:sz w:val="20"/>
          <w:szCs w:val="20"/>
          <w:lang w:eastAsia="en-US"/>
        </w:rPr>
        <w:t>Fonte: NBR 9050/2020</w:t>
      </w: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27308D74" w:rsidR="008D3CD9" w:rsidRDefault="008D3CD9" w:rsidP="008D3CD9">
      <w:pPr>
        <w:spacing w:after="0"/>
        <w:jc w:val="both"/>
        <w:rPr>
          <w:lang w:eastAsia="en-US"/>
        </w:rPr>
      </w:pPr>
      <w:r>
        <w:rPr>
          <w:lang w:eastAsia="en-US"/>
        </w:rPr>
        <w:t>Para o espelho instalado no lavatório acessível, deverá atender a NBR 9050</w:t>
      </w:r>
      <w:r w:rsidR="005A629C">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34963285" w:rsidR="008D3CD9" w:rsidRDefault="008D3CD9" w:rsidP="008D3CD9">
      <w:pPr>
        <w:spacing w:after="0"/>
        <w:jc w:val="both"/>
        <w:rPr>
          <w:lang w:eastAsia="en-US"/>
        </w:rPr>
      </w:pPr>
    </w:p>
    <w:p w14:paraId="011CE8DE" w14:textId="4D1E4A3D" w:rsidR="008170C6" w:rsidRDefault="008170C6" w:rsidP="008D3CD9">
      <w:pPr>
        <w:spacing w:after="0"/>
        <w:jc w:val="both"/>
        <w:rPr>
          <w:lang w:eastAsia="en-US"/>
        </w:rPr>
      </w:pPr>
    </w:p>
    <w:p w14:paraId="1E12EBD7" w14:textId="56EE68B4" w:rsidR="008170C6" w:rsidRDefault="008170C6" w:rsidP="008D3CD9">
      <w:pPr>
        <w:spacing w:after="0"/>
        <w:jc w:val="both"/>
        <w:rPr>
          <w:lang w:eastAsia="en-US"/>
        </w:rPr>
      </w:pPr>
    </w:p>
    <w:p w14:paraId="133393D1" w14:textId="3CBA64E9" w:rsidR="008170C6" w:rsidRDefault="008170C6" w:rsidP="008D3CD9">
      <w:pPr>
        <w:spacing w:after="0"/>
        <w:jc w:val="both"/>
        <w:rPr>
          <w:lang w:eastAsia="en-US"/>
        </w:rPr>
      </w:pPr>
    </w:p>
    <w:p w14:paraId="55BE0A05" w14:textId="769357AD" w:rsidR="008170C6" w:rsidRDefault="008170C6" w:rsidP="008D3CD9">
      <w:pPr>
        <w:spacing w:after="0"/>
        <w:jc w:val="both"/>
        <w:rPr>
          <w:lang w:eastAsia="en-US"/>
        </w:rPr>
      </w:pPr>
    </w:p>
    <w:p w14:paraId="0D977D57" w14:textId="77777777" w:rsidR="008170C6" w:rsidRDefault="008170C6" w:rsidP="008D3CD9">
      <w:pPr>
        <w:spacing w:after="0"/>
        <w:jc w:val="both"/>
        <w:rPr>
          <w:lang w:eastAsia="en-US"/>
        </w:rPr>
      </w:pPr>
    </w:p>
    <w:p w14:paraId="0D84EC94"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7B190CAF" w:rsidR="008D3CD9" w:rsidRDefault="005A629C"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762FFD84" w14:textId="3D119BAE" w:rsidR="008D3CD9" w:rsidRDefault="008D3CD9" w:rsidP="0078757D">
      <w:pPr>
        <w:spacing w:after="0"/>
        <w:jc w:val="both"/>
        <w:rPr>
          <w:szCs w:val="24"/>
          <w:lang w:eastAsia="en-US"/>
        </w:rPr>
      </w:pPr>
      <w:r>
        <w:rPr>
          <w:szCs w:val="24"/>
          <w:lang w:eastAsia="en-US"/>
        </w:rPr>
        <w:t>De acordo com a NBr 9050, o</w:t>
      </w:r>
      <w:r w:rsidRPr="002111DA">
        <w:rPr>
          <w:szCs w:val="24"/>
          <w:lang w:eastAsia="en-US"/>
        </w:rPr>
        <w:t xml:space="preserve"> sanit</w:t>
      </w:r>
      <w:r w:rsidRPr="002111DA">
        <w:rPr>
          <w:rFonts w:hint="eastAsia"/>
          <w:szCs w:val="24"/>
          <w:lang w:eastAsia="en-US"/>
        </w:rPr>
        <w:t>á</w:t>
      </w:r>
      <w:r w:rsidRPr="002111DA">
        <w:rPr>
          <w:szCs w:val="24"/>
          <w:lang w:eastAsia="en-US"/>
        </w:rPr>
        <w:t xml:space="preserve">rio coletivo </w:t>
      </w:r>
      <w:r w:rsidRPr="002111DA">
        <w:rPr>
          <w:rFonts w:hint="eastAsia"/>
          <w:szCs w:val="24"/>
          <w:lang w:eastAsia="en-US"/>
        </w:rPr>
        <w:t>é</w:t>
      </w:r>
      <w:r w:rsidRPr="002111DA">
        <w:rPr>
          <w:szCs w:val="24"/>
          <w:lang w:eastAsia="en-US"/>
        </w:rPr>
        <w:t xml:space="preserve"> de uso de pessoas com mobilidade reduzida e para qualquer pessoa. Para tanto,</w:t>
      </w:r>
      <w:r>
        <w:rPr>
          <w:szCs w:val="24"/>
          <w:lang w:eastAsia="en-US"/>
        </w:rPr>
        <w:t xml:space="preserve"> </w:t>
      </w:r>
      <w:r w:rsidRPr="002111DA">
        <w:rPr>
          <w:szCs w:val="24"/>
          <w:lang w:eastAsia="en-US"/>
        </w:rPr>
        <w:t xml:space="preserve">os boxes devem atender </w:t>
      </w:r>
      <w:r w:rsidRPr="002111DA">
        <w:rPr>
          <w:rFonts w:hint="eastAsia"/>
          <w:szCs w:val="24"/>
          <w:lang w:eastAsia="en-US"/>
        </w:rPr>
        <w:t>à</w:t>
      </w:r>
      <w:r w:rsidRPr="002111DA">
        <w:rPr>
          <w:szCs w:val="24"/>
          <w:lang w:eastAsia="en-US"/>
        </w:rPr>
        <w:t>s condi</w:t>
      </w:r>
      <w:r w:rsidRPr="002111DA">
        <w:rPr>
          <w:rFonts w:hint="eastAsia"/>
          <w:szCs w:val="24"/>
          <w:lang w:eastAsia="en-US"/>
        </w:rPr>
        <w:t>çõ</w:t>
      </w:r>
      <w:r w:rsidR="0078757D">
        <w:rPr>
          <w:szCs w:val="24"/>
          <w:lang w:eastAsia="en-US"/>
        </w:rPr>
        <w:t xml:space="preserve">es do boxe comum. </w:t>
      </w:r>
      <w:r w:rsidRPr="002111DA">
        <w:rPr>
          <w:szCs w:val="24"/>
          <w:lang w:eastAsia="en-US"/>
        </w:rPr>
        <w:t xml:space="preserve"> </w:t>
      </w:r>
      <w:r w:rsidR="0078757D" w:rsidRPr="0078757D">
        <w:rPr>
          <w:szCs w:val="24"/>
          <w:lang w:eastAsia="en-US"/>
        </w:rPr>
        <w:t>Recomenda-se que nos conjuntos de sanit</w:t>
      </w:r>
      <w:r w:rsidR="0078757D" w:rsidRPr="0078757D">
        <w:rPr>
          <w:rFonts w:hint="eastAsia"/>
          <w:szCs w:val="24"/>
          <w:lang w:eastAsia="en-US"/>
        </w:rPr>
        <w:t>á</w:t>
      </w:r>
      <w:r w:rsidR="0078757D" w:rsidRPr="0078757D">
        <w:rPr>
          <w:szCs w:val="24"/>
          <w:lang w:eastAsia="en-US"/>
        </w:rPr>
        <w:t>rios seja instalada uma bacia infantil para uso</w:t>
      </w:r>
      <w:r w:rsidR="0078757D">
        <w:rPr>
          <w:szCs w:val="24"/>
          <w:lang w:eastAsia="en-US"/>
        </w:rPr>
        <w:t xml:space="preserve"> </w:t>
      </w:r>
      <w:r w:rsidR="0078757D" w:rsidRPr="0078757D">
        <w:rPr>
          <w:szCs w:val="24"/>
          <w:lang w:eastAsia="en-US"/>
        </w:rPr>
        <w:t>de pessoas com baixa estatura e de crian</w:t>
      </w:r>
      <w:r w:rsidR="0078757D" w:rsidRPr="0078757D">
        <w:rPr>
          <w:rFonts w:hint="eastAsia"/>
          <w:szCs w:val="24"/>
          <w:lang w:eastAsia="en-US"/>
        </w:rPr>
        <w:t>ç</w:t>
      </w:r>
      <w:r w:rsidR="0078757D" w:rsidRPr="0078757D">
        <w:rPr>
          <w:szCs w:val="24"/>
          <w:lang w:eastAsia="en-US"/>
        </w:rPr>
        <w:t>as</w:t>
      </w:r>
      <w:r>
        <w:rPr>
          <w:szCs w:val="24"/>
          <w:lang w:eastAsia="en-US"/>
        </w:rPr>
        <w:t>.</w:t>
      </w:r>
    </w:p>
    <w:p w14:paraId="2A1DB281" w14:textId="77777777" w:rsidR="008D3CD9" w:rsidRDefault="008D3CD9" w:rsidP="008D3CD9">
      <w:pPr>
        <w:spacing w:after="0"/>
        <w:jc w:val="both"/>
        <w:rPr>
          <w:szCs w:val="24"/>
          <w:lang w:eastAsia="en-US"/>
        </w:rPr>
      </w:pPr>
    </w:p>
    <w:p w14:paraId="5055DAF3" w14:textId="04FC41B3" w:rsidR="008D3CD9" w:rsidRDefault="0078757D" w:rsidP="008D3CD9">
      <w:pPr>
        <w:spacing w:after="0"/>
        <w:jc w:val="both"/>
        <w:rPr>
          <w:szCs w:val="24"/>
          <w:lang w:eastAsia="en-US"/>
        </w:rPr>
      </w:pPr>
      <w:r>
        <w:rPr>
          <w:szCs w:val="24"/>
          <w:lang w:eastAsia="en-US"/>
        </w:rPr>
        <w:t>Quando instalado</w:t>
      </w:r>
      <w:r w:rsidR="008D3CD9">
        <w:rPr>
          <w:szCs w:val="24"/>
          <w:lang w:eastAsia="en-US"/>
        </w:rPr>
        <w:t xml:space="preserve">, </w:t>
      </w:r>
      <w:r>
        <w:rPr>
          <w:szCs w:val="24"/>
          <w:lang w:eastAsia="en-US"/>
        </w:rPr>
        <w:t>precisa</w:t>
      </w:r>
      <w:r w:rsidR="008D3CD9">
        <w:rPr>
          <w:szCs w:val="24"/>
          <w:lang w:eastAsia="en-US"/>
        </w:rPr>
        <w:t xml:space="preserve"> ter essa</w:t>
      </w:r>
      <w:r>
        <w:rPr>
          <w:szCs w:val="24"/>
          <w:lang w:eastAsia="en-US"/>
        </w:rPr>
        <w:t>s medidas conforme NBR 9050/2020</w:t>
      </w:r>
      <w:r w:rsidR="008D3CD9">
        <w:rPr>
          <w:szCs w:val="24"/>
          <w:lang w:eastAsia="en-US"/>
        </w:rPr>
        <w:t>: A altura da bacia considerando o assento deverá ser de 36cm, e a instalação da válvula de descarga na altura de 0,85cm do piso acabado.</w:t>
      </w:r>
    </w:p>
    <w:p w14:paraId="648C48F5" w14:textId="07B01EE4" w:rsidR="008D3CD9" w:rsidRDefault="008D3CD9" w:rsidP="008D3CD9">
      <w:pPr>
        <w:spacing w:after="0"/>
        <w:jc w:val="both"/>
        <w:rPr>
          <w:szCs w:val="24"/>
          <w:lang w:eastAsia="en-US"/>
        </w:rPr>
      </w:pPr>
    </w:p>
    <w:p w14:paraId="0A9DD1B8" w14:textId="63833EDB" w:rsidR="008170C6" w:rsidRDefault="008170C6" w:rsidP="008D3CD9">
      <w:pPr>
        <w:spacing w:after="0"/>
        <w:jc w:val="both"/>
        <w:rPr>
          <w:szCs w:val="24"/>
          <w:lang w:eastAsia="en-US"/>
        </w:rPr>
      </w:pPr>
    </w:p>
    <w:p w14:paraId="3D0F4E8C" w14:textId="0F45156C" w:rsidR="008170C6" w:rsidRDefault="008170C6" w:rsidP="008D3CD9">
      <w:pPr>
        <w:spacing w:after="0"/>
        <w:jc w:val="both"/>
        <w:rPr>
          <w:szCs w:val="24"/>
          <w:lang w:eastAsia="en-US"/>
        </w:rPr>
      </w:pPr>
    </w:p>
    <w:p w14:paraId="68538B6D" w14:textId="6818C177" w:rsidR="008170C6" w:rsidRDefault="008170C6" w:rsidP="008D3CD9">
      <w:pPr>
        <w:spacing w:after="0"/>
        <w:jc w:val="both"/>
        <w:rPr>
          <w:szCs w:val="24"/>
          <w:lang w:eastAsia="en-US"/>
        </w:rPr>
      </w:pPr>
    </w:p>
    <w:p w14:paraId="18C2EF83" w14:textId="096B430B" w:rsidR="008170C6" w:rsidRDefault="008170C6" w:rsidP="008D3CD9">
      <w:pPr>
        <w:spacing w:after="0"/>
        <w:jc w:val="both"/>
        <w:rPr>
          <w:szCs w:val="24"/>
          <w:lang w:eastAsia="en-US"/>
        </w:rPr>
      </w:pPr>
    </w:p>
    <w:p w14:paraId="72F7B74A" w14:textId="243F77DD" w:rsidR="008170C6" w:rsidRDefault="008170C6" w:rsidP="008D3CD9">
      <w:pPr>
        <w:spacing w:after="0"/>
        <w:jc w:val="both"/>
        <w:rPr>
          <w:szCs w:val="24"/>
          <w:lang w:eastAsia="en-US"/>
        </w:rPr>
      </w:pPr>
    </w:p>
    <w:p w14:paraId="31E61501" w14:textId="77777777" w:rsidR="008170C6" w:rsidRDefault="008170C6" w:rsidP="008D3CD9">
      <w:pPr>
        <w:spacing w:after="0"/>
        <w:jc w:val="both"/>
        <w:rPr>
          <w:szCs w:val="24"/>
          <w:lang w:eastAsia="en-US"/>
        </w:rPr>
      </w:pPr>
    </w:p>
    <w:p w14:paraId="74D7CEF2" w14:textId="77777777" w:rsidR="008D3CD9" w:rsidRDefault="008D3CD9" w:rsidP="008D3CD9">
      <w:pPr>
        <w:spacing w:after="0"/>
        <w:jc w:val="center"/>
        <w:rPr>
          <w:szCs w:val="24"/>
          <w:lang w:eastAsia="en-US"/>
        </w:rPr>
      </w:pPr>
      <w:r>
        <w:rPr>
          <w:noProof/>
        </w:rPr>
        <w:drawing>
          <wp:inline distT="0" distB="0" distL="0" distR="0" wp14:anchorId="39C47C36" wp14:editId="41DDF2D1">
            <wp:extent cx="5855335" cy="2715631"/>
            <wp:effectExtent l="0" t="0" r="0" b="889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865593" cy="2720388"/>
                    </a:xfrm>
                    <a:prstGeom prst="rect">
                      <a:avLst/>
                    </a:prstGeom>
                  </pic:spPr>
                </pic:pic>
              </a:graphicData>
            </a:graphic>
          </wp:inline>
        </w:drawing>
      </w:r>
    </w:p>
    <w:p w14:paraId="162B01FE" w14:textId="77777777" w:rsidR="008D3CD9" w:rsidRPr="007A0BD9" w:rsidRDefault="008D3CD9" w:rsidP="008D3CD9">
      <w:pPr>
        <w:spacing w:after="0" w:line="360" w:lineRule="auto"/>
        <w:jc w:val="center"/>
        <w:rPr>
          <w:sz w:val="20"/>
          <w:szCs w:val="20"/>
          <w:lang w:eastAsia="en-US"/>
        </w:rPr>
      </w:pPr>
      <w:r>
        <w:rPr>
          <w:sz w:val="20"/>
          <w:szCs w:val="20"/>
          <w:lang w:eastAsia="en-US"/>
        </w:rPr>
        <w:t>Detalhamento do box com a bacia sanitária infantil</w:t>
      </w:r>
    </w:p>
    <w:p w14:paraId="6DC7E381" w14:textId="4A5AF73D" w:rsidR="008D3CD9" w:rsidRDefault="008D3CD9" w:rsidP="006A0DE0">
      <w:pPr>
        <w:spacing w:after="0" w:line="360" w:lineRule="auto"/>
        <w:jc w:val="center"/>
        <w:rPr>
          <w:sz w:val="20"/>
          <w:szCs w:val="20"/>
          <w:lang w:eastAsia="en-US"/>
        </w:rPr>
      </w:pPr>
      <w:r>
        <w:rPr>
          <w:sz w:val="20"/>
          <w:szCs w:val="20"/>
          <w:lang w:eastAsia="en-US"/>
        </w:rPr>
        <w:t>Fonte: Projeto de Acessibilidade</w:t>
      </w: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48" w:name="_Toc38656725"/>
      <w:bookmarkStart w:id="49" w:name="_Toc49775860"/>
      <w:r>
        <w:t>Sanitário Acessível Unissex</w:t>
      </w:r>
      <w:bookmarkEnd w:id="49"/>
      <w:r>
        <w:t xml:space="preserve"> </w:t>
      </w:r>
      <w:bookmarkEnd w:id="48"/>
    </w:p>
    <w:p w14:paraId="5ED8BA24" w14:textId="77777777" w:rsidR="008D3CD9" w:rsidRDefault="008D3CD9" w:rsidP="008D3CD9">
      <w:pPr>
        <w:pStyle w:val="Ttulo2"/>
        <w:numPr>
          <w:ilvl w:val="0"/>
          <w:numId w:val="0"/>
        </w:numPr>
      </w:pPr>
    </w:p>
    <w:p w14:paraId="3B69F03D" w14:textId="29FC8D19"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w:t>
      </w:r>
      <w:r w:rsidR="0078757D">
        <w:rPr>
          <w:lang w:eastAsia="en-US"/>
        </w:rPr>
        <w:t xml:space="preserve"> tabela 7 da NBR 9050/2020</w:t>
      </w:r>
      <w:r>
        <w:rPr>
          <w:lang w:eastAsia="en-US"/>
        </w:rPr>
        <w:t>.</w:t>
      </w:r>
    </w:p>
    <w:p w14:paraId="25E9CBE9" w14:textId="77777777" w:rsidR="006A0DE0" w:rsidRDefault="006A0DE0"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A iluminação deverá ter nível de iluminância de 150 lux medidos a 1,00m do chão.</w:t>
      </w:r>
    </w:p>
    <w:p w14:paraId="092F2F9E" w14:textId="77777777" w:rsidR="008D3CD9" w:rsidRDefault="008D3CD9" w:rsidP="008D3CD9">
      <w:pPr>
        <w:jc w:val="both"/>
        <w:rPr>
          <w:lang w:eastAsia="en-US"/>
        </w:rPr>
      </w:pPr>
      <w:r>
        <w:rPr>
          <w:lang w:eastAsia="en-US"/>
        </w:rPr>
        <w:t>O local que será instalado dos sanitários acessíveis  precisa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Todos os novos sanitários que não tiverem janelas, precisará da instalação de ventilação forçada do tipo Ventokit.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77777777"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semi coluna </w:t>
      </w:r>
      <w:r>
        <w:t>com uma altura entre 0,78m e 0,80m em cima da superfície, e livre inferior de 0,73m, com torneiras acionadas por alavancas, com esforço máximo de 23 N, com sensores eletrônicos ou dispositivos equivalentes.</w:t>
      </w:r>
    </w:p>
    <w:p w14:paraId="119F08F5" w14:textId="77777777" w:rsidR="008170C6" w:rsidRDefault="008170C6" w:rsidP="008D3CD9">
      <w:pPr>
        <w:autoSpaceDE w:val="0"/>
        <w:autoSpaceDN w:val="0"/>
        <w:adjustRightInd w:val="0"/>
        <w:spacing w:after="0"/>
        <w:jc w:val="both"/>
        <w:rPr>
          <w:lang w:eastAsia="en-US"/>
        </w:rPr>
      </w:pPr>
    </w:p>
    <w:p w14:paraId="0743B97E" w14:textId="77777777" w:rsidR="008170C6" w:rsidRDefault="008170C6" w:rsidP="008D3CD9">
      <w:pPr>
        <w:autoSpaceDE w:val="0"/>
        <w:autoSpaceDN w:val="0"/>
        <w:adjustRightInd w:val="0"/>
        <w:spacing w:after="0"/>
        <w:jc w:val="both"/>
        <w:rPr>
          <w:lang w:eastAsia="en-US"/>
        </w:rPr>
      </w:pPr>
    </w:p>
    <w:p w14:paraId="5DE24847" w14:textId="77777777" w:rsidR="008170C6" w:rsidRDefault="008170C6" w:rsidP="008D3CD9">
      <w:pPr>
        <w:autoSpaceDE w:val="0"/>
        <w:autoSpaceDN w:val="0"/>
        <w:adjustRightInd w:val="0"/>
        <w:spacing w:after="0"/>
        <w:jc w:val="both"/>
        <w:rPr>
          <w:lang w:eastAsia="en-US"/>
        </w:rPr>
      </w:pPr>
    </w:p>
    <w:p w14:paraId="6F3310D2" w14:textId="77777777" w:rsidR="008170C6" w:rsidRDefault="008170C6" w:rsidP="008D3CD9">
      <w:pPr>
        <w:autoSpaceDE w:val="0"/>
        <w:autoSpaceDN w:val="0"/>
        <w:adjustRightInd w:val="0"/>
        <w:spacing w:after="0"/>
        <w:jc w:val="both"/>
        <w:rPr>
          <w:lang w:eastAsia="en-US"/>
        </w:rPr>
      </w:pPr>
    </w:p>
    <w:p w14:paraId="6784CD37" w14:textId="4CFBB3F1"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5AE2E341" w:rsidR="008D3CD9" w:rsidRDefault="008D3CD9" w:rsidP="008D3CD9">
      <w:pPr>
        <w:jc w:val="both"/>
      </w:pPr>
      <w:r>
        <w:t>Deverá ser equipado com duas barras de apoio na vertical, uma de cada lado e garantir as seguintes condições, conforme NBR 9050</w:t>
      </w:r>
      <w:r w:rsidR="0078757D">
        <w:t>/2020</w:t>
      </w:r>
      <w:r>
        <w:t>:</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0321B332" w14:textId="77777777" w:rsidR="006A0DE0" w:rsidRDefault="006A0DE0"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Detalhamento do lavatório com semi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B1AB075" w14:textId="77777777" w:rsidR="008D3CD9" w:rsidRDefault="008D3CD9" w:rsidP="008D3CD9">
      <w:pPr>
        <w:spacing w:after="0" w:line="360" w:lineRule="auto"/>
        <w:jc w:val="center"/>
        <w:rPr>
          <w:sz w:val="20"/>
          <w:szCs w:val="20"/>
          <w:lang w:eastAsia="en-US"/>
        </w:rPr>
      </w:pPr>
    </w:p>
    <w:p w14:paraId="506D87F8" w14:textId="15193430"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r w:rsidR="0078757D">
        <w:rPr>
          <w:lang w:eastAsia="en-US"/>
        </w:rPr>
        <w:t>/2020</w:t>
      </w:r>
      <w:r>
        <w:rPr>
          <w:lang w:eastAsia="en-US"/>
        </w:rPr>
        <w:t>.</w:t>
      </w:r>
    </w:p>
    <w:p w14:paraId="02F3DE7F" w14:textId="60AB656F" w:rsidR="008170C6" w:rsidRDefault="008170C6" w:rsidP="008D3CD9">
      <w:pPr>
        <w:spacing w:after="0"/>
        <w:jc w:val="both"/>
        <w:rPr>
          <w:lang w:eastAsia="en-US"/>
        </w:rPr>
      </w:pPr>
    </w:p>
    <w:p w14:paraId="2A5F2F1E" w14:textId="209F4993" w:rsidR="008170C6" w:rsidRDefault="008170C6" w:rsidP="008D3CD9">
      <w:pPr>
        <w:spacing w:after="0"/>
        <w:jc w:val="both"/>
        <w:rPr>
          <w:lang w:eastAsia="en-US"/>
        </w:rPr>
      </w:pPr>
    </w:p>
    <w:p w14:paraId="19D63E4F" w14:textId="77777777" w:rsidR="008170C6" w:rsidRDefault="008170C6" w:rsidP="008D3CD9">
      <w:pPr>
        <w:spacing w:after="0"/>
        <w:jc w:val="both"/>
        <w:rPr>
          <w:lang w:eastAsia="en-US"/>
        </w:rPr>
      </w:pP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4B8BFAD2" w:rsidR="008D3CD9" w:rsidRDefault="008D3CD9" w:rsidP="006A0DE0">
      <w:pPr>
        <w:spacing w:after="0" w:line="360" w:lineRule="auto"/>
        <w:jc w:val="center"/>
        <w:rPr>
          <w:sz w:val="20"/>
          <w:szCs w:val="20"/>
          <w:lang w:eastAsia="en-US"/>
        </w:rPr>
      </w:pPr>
      <w:r>
        <w:rPr>
          <w:sz w:val="20"/>
          <w:szCs w:val="20"/>
          <w:lang w:eastAsia="en-US"/>
        </w:rPr>
        <w:t>Fonte: NBR 9050/</w:t>
      </w:r>
      <w:r w:rsidR="000867B3">
        <w:rPr>
          <w:sz w:val="20"/>
          <w:szCs w:val="20"/>
          <w:lang w:eastAsia="en-US"/>
        </w:rPr>
        <w:t>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5D1D61CA" w14:textId="77777777" w:rsidR="008D3CD9" w:rsidRDefault="008D3CD9"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27A5011A" w:rsidR="008D3CD9" w:rsidRDefault="008D3CD9" w:rsidP="008D3CD9">
      <w:pPr>
        <w:spacing w:after="0"/>
        <w:jc w:val="both"/>
        <w:rPr>
          <w:lang w:eastAsia="en-US"/>
        </w:rPr>
      </w:pPr>
      <w:r>
        <w:rPr>
          <w:lang w:eastAsia="en-US"/>
        </w:rPr>
        <w:t>O espelho, deverá atender a NBR 9050</w:t>
      </w:r>
      <w:r w:rsidR="0078757D">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4B210F20" w:rsidR="008D3CD9" w:rsidRDefault="008D3CD9" w:rsidP="008D3CD9">
      <w:pPr>
        <w:spacing w:after="0"/>
        <w:jc w:val="both"/>
        <w:rPr>
          <w:lang w:eastAsia="en-US"/>
        </w:rPr>
      </w:pPr>
    </w:p>
    <w:p w14:paraId="4E4E21D4" w14:textId="2674AEBD" w:rsidR="008170C6" w:rsidRDefault="008170C6" w:rsidP="008D3CD9">
      <w:pPr>
        <w:spacing w:after="0"/>
        <w:jc w:val="both"/>
        <w:rPr>
          <w:lang w:eastAsia="en-US"/>
        </w:rPr>
      </w:pPr>
    </w:p>
    <w:p w14:paraId="656051A3" w14:textId="3B28D745" w:rsidR="008170C6" w:rsidRDefault="008170C6" w:rsidP="008D3CD9">
      <w:pPr>
        <w:spacing w:after="0"/>
        <w:jc w:val="both"/>
        <w:rPr>
          <w:lang w:eastAsia="en-US"/>
        </w:rPr>
      </w:pPr>
    </w:p>
    <w:p w14:paraId="28D751FA" w14:textId="6770AA7A" w:rsidR="008170C6" w:rsidRDefault="008170C6" w:rsidP="008D3CD9">
      <w:pPr>
        <w:spacing w:after="0"/>
        <w:jc w:val="both"/>
        <w:rPr>
          <w:lang w:eastAsia="en-US"/>
        </w:rPr>
      </w:pPr>
    </w:p>
    <w:p w14:paraId="6848EF2C" w14:textId="510C578E" w:rsidR="008170C6" w:rsidRDefault="008170C6" w:rsidP="008D3CD9">
      <w:pPr>
        <w:spacing w:after="0"/>
        <w:jc w:val="both"/>
        <w:rPr>
          <w:lang w:eastAsia="en-US"/>
        </w:rPr>
      </w:pPr>
    </w:p>
    <w:p w14:paraId="6187C3FE" w14:textId="3076C635" w:rsidR="008170C6" w:rsidRDefault="008170C6" w:rsidP="008D3CD9">
      <w:pPr>
        <w:spacing w:after="0"/>
        <w:jc w:val="both"/>
        <w:rPr>
          <w:lang w:eastAsia="en-US"/>
        </w:rPr>
      </w:pPr>
    </w:p>
    <w:p w14:paraId="579EBE69" w14:textId="7FFBB634" w:rsidR="008170C6" w:rsidRDefault="008170C6" w:rsidP="008D3CD9">
      <w:pPr>
        <w:spacing w:after="0"/>
        <w:jc w:val="both"/>
        <w:rPr>
          <w:lang w:eastAsia="en-US"/>
        </w:rPr>
      </w:pPr>
    </w:p>
    <w:p w14:paraId="7689F6F4" w14:textId="77777777" w:rsidR="008170C6" w:rsidRDefault="008170C6"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64F55273" w:rsidR="008D3CD9" w:rsidRDefault="000867B3"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77777777"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02A87AF9" w14:textId="77777777" w:rsidR="006A0DE0" w:rsidRDefault="006A0DE0"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3D415096"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412B3C00" w14:textId="77777777" w:rsidR="008D3CD9" w:rsidRDefault="008D3CD9" w:rsidP="008D3CD9">
      <w:pPr>
        <w:autoSpaceDE w:val="0"/>
        <w:autoSpaceDN w:val="0"/>
        <w:adjustRightInd w:val="0"/>
        <w:spacing w:after="0"/>
        <w:jc w:val="both"/>
        <w:rPr>
          <w:szCs w:val="24"/>
          <w:lang w:eastAsia="en-US"/>
        </w:rPr>
      </w:pPr>
    </w:p>
    <w:p w14:paraId="32A9AFA8" w14:textId="77777777" w:rsidR="008D3CD9" w:rsidRDefault="008D3CD9" w:rsidP="008D3CD9">
      <w:pPr>
        <w:spacing w:after="0"/>
        <w:jc w:val="both"/>
        <w:rPr>
          <w:szCs w:val="24"/>
          <w:lang w:eastAsia="en-US"/>
        </w:rPr>
      </w:pPr>
      <w:r>
        <w:rPr>
          <w:szCs w:val="24"/>
          <w:lang w:eastAsia="en-US"/>
        </w:rPr>
        <w:t>A instalação das bacias deve atender as NBRs 15097-1 e 15097-2.</w:t>
      </w:r>
    </w:p>
    <w:p w14:paraId="32C489D6" w14:textId="77777777" w:rsidR="008D3CD9" w:rsidRDefault="008D3CD9" w:rsidP="008D3CD9">
      <w:pPr>
        <w:spacing w:after="0"/>
        <w:jc w:val="both"/>
        <w:rPr>
          <w:szCs w:val="24"/>
          <w:lang w:eastAsia="en-US"/>
        </w:rPr>
      </w:pPr>
    </w:p>
    <w:p w14:paraId="38E8AD5C" w14:textId="77777777"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m para as bacias de adulto.</w:t>
      </w:r>
    </w:p>
    <w:p w14:paraId="514F7B5C" w14:textId="77777777" w:rsidR="008D3CD9" w:rsidRDefault="008D3CD9" w:rsidP="008D3CD9">
      <w:pPr>
        <w:autoSpaceDE w:val="0"/>
        <w:autoSpaceDN w:val="0"/>
        <w:adjustRightInd w:val="0"/>
        <w:spacing w:after="0"/>
        <w:jc w:val="both"/>
        <w:rPr>
          <w:szCs w:val="24"/>
          <w:lang w:eastAsia="en-US"/>
        </w:rPr>
      </w:pPr>
    </w:p>
    <w:p w14:paraId="713C6990" w14:textId="77777777" w:rsidR="008D3CD9" w:rsidRDefault="008D3CD9" w:rsidP="008D3CD9">
      <w:pPr>
        <w:autoSpaceDE w:val="0"/>
        <w:autoSpaceDN w:val="0"/>
        <w:adjustRightInd w:val="0"/>
        <w:spacing w:after="0"/>
        <w:jc w:val="both"/>
        <w:rPr>
          <w:szCs w:val="24"/>
          <w:lang w:eastAsia="en-US"/>
        </w:rPr>
      </w:pPr>
    </w:p>
    <w:p w14:paraId="26DC6A8D" w14:textId="77777777" w:rsidR="005B35E1" w:rsidRDefault="005B35E1" w:rsidP="008D3CD9">
      <w:pPr>
        <w:autoSpaceDE w:val="0"/>
        <w:autoSpaceDN w:val="0"/>
        <w:adjustRightInd w:val="0"/>
        <w:spacing w:after="0"/>
        <w:jc w:val="both"/>
        <w:rPr>
          <w:szCs w:val="24"/>
          <w:lang w:eastAsia="en-US"/>
        </w:rPr>
      </w:pPr>
    </w:p>
    <w:p w14:paraId="1F907DD8" w14:textId="0E171710" w:rsidR="008D3CD9" w:rsidRDefault="008D3CD9" w:rsidP="008D3CD9">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o de um s</w:t>
      </w:r>
      <w:r w:rsidRPr="00B44294">
        <w:rPr>
          <w:rFonts w:hint="eastAsia"/>
          <w:szCs w:val="24"/>
          <w:lang w:eastAsia="en-US"/>
        </w:rPr>
        <w:t>ó</w:t>
      </w:r>
      <w:r w:rsidRPr="00B44294">
        <w:rPr>
          <w:szCs w:val="24"/>
          <w:lang w:eastAsia="en-US"/>
        </w:rPr>
        <w:t>culo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5387A0D" w14:textId="77777777" w:rsidR="008D3CD9" w:rsidRDefault="008D3CD9" w:rsidP="008D3CD9">
      <w:pPr>
        <w:autoSpaceDE w:val="0"/>
        <w:autoSpaceDN w:val="0"/>
        <w:adjustRightInd w:val="0"/>
        <w:spacing w:after="0"/>
        <w:jc w:val="center"/>
        <w:rPr>
          <w:szCs w:val="24"/>
          <w:lang w:eastAsia="en-US"/>
        </w:rPr>
      </w:pPr>
    </w:p>
    <w:p w14:paraId="62AEE923" w14:textId="77777777" w:rsidR="008D3CD9" w:rsidRDefault="008D3CD9" w:rsidP="008D3CD9">
      <w:pPr>
        <w:spacing w:after="0" w:line="360" w:lineRule="auto"/>
        <w:jc w:val="center"/>
        <w:rPr>
          <w:sz w:val="20"/>
          <w:szCs w:val="20"/>
          <w:lang w:eastAsia="en-US"/>
        </w:rPr>
      </w:pPr>
      <w:r>
        <w:rPr>
          <w:noProof/>
        </w:rPr>
        <w:drawing>
          <wp:inline distT="0" distB="0" distL="0" distR="0" wp14:anchorId="1DCEDF2A" wp14:editId="2454188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645910" cy="2741295"/>
                    </a:xfrm>
                    <a:prstGeom prst="rect">
                      <a:avLst/>
                    </a:prstGeom>
                  </pic:spPr>
                </pic:pic>
              </a:graphicData>
            </a:graphic>
          </wp:inline>
        </w:drawing>
      </w:r>
    </w:p>
    <w:p w14:paraId="6B32C831" w14:textId="77777777" w:rsidR="008D3CD9" w:rsidRPr="007A0BD9" w:rsidRDefault="008D3CD9" w:rsidP="008D3CD9">
      <w:pPr>
        <w:spacing w:after="0" w:line="360" w:lineRule="auto"/>
        <w:jc w:val="center"/>
        <w:rPr>
          <w:sz w:val="20"/>
          <w:szCs w:val="20"/>
          <w:lang w:eastAsia="en-US"/>
        </w:rPr>
      </w:pPr>
      <w:r>
        <w:rPr>
          <w:sz w:val="20"/>
          <w:szCs w:val="20"/>
          <w:lang w:eastAsia="en-US"/>
        </w:rPr>
        <w:t>Vistas da bacia sanitária</w:t>
      </w:r>
    </w:p>
    <w:p w14:paraId="549DF3D7" w14:textId="25D3D778" w:rsidR="008D3CD9" w:rsidRDefault="008D3CD9" w:rsidP="008170C6">
      <w:pPr>
        <w:spacing w:after="0" w:line="360" w:lineRule="auto"/>
        <w:jc w:val="center"/>
        <w:rPr>
          <w:sz w:val="20"/>
          <w:szCs w:val="20"/>
          <w:lang w:eastAsia="en-US"/>
        </w:rPr>
      </w:pPr>
      <w:r>
        <w:rPr>
          <w:sz w:val="20"/>
          <w:szCs w:val="20"/>
          <w:lang w:eastAsia="en-US"/>
        </w:rPr>
        <w:t>Fonte: Projeto de Acessibilidade</w:t>
      </w: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4FCA807" w14:textId="299083C5" w:rsidR="008D3CD9"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BC6D62E" w14:textId="77777777" w:rsidR="008D3CD9" w:rsidRDefault="008D3CD9" w:rsidP="008D3CD9">
      <w:pPr>
        <w:autoSpaceDE w:val="0"/>
        <w:autoSpaceDN w:val="0"/>
        <w:adjustRightInd w:val="0"/>
        <w:spacing w:after="0"/>
        <w:jc w:val="both"/>
        <w:rPr>
          <w:szCs w:val="24"/>
          <w:lang w:eastAsia="en-US"/>
        </w:rPr>
      </w:pPr>
    </w:p>
    <w:p w14:paraId="4613810C" w14:textId="77777777" w:rsidR="008D3CD9" w:rsidRDefault="008D3CD9" w:rsidP="008D3CD9">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54A7735" w14:textId="77777777" w:rsidR="008D3CD9" w:rsidRDefault="008D3CD9" w:rsidP="008D3CD9">
      <w:pPr>
        <w:autoSpaceDE w:val="0"/>
        <w:autoSpaceDN w:val="0"/>
        <w:adjustRightInd w:val="0"/>
        <w:spacing w:after="0"/>
        <w:jc w:val="both"/>
        <w:rPr>
          <w:szCs w:val="24"/>
          <w:lang w:eastAsia="en-US"/>
        </w:rPr>
      </w:pPr>
    </w:p>
    <w:p w14:paraId="44CC21E4" w14:textId="4AFDCE91" w:rsidR="008D3CD9" w:rsidRDefault="008D3CD9" w:rsidP="008D3CD9">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05EA5E75" w14:textId="0B365073" w:rsidR="008170C6" w:rsidRDefault="008170C6" w:rsidP="008D3CD9">
      <w:pPr>
        <w:autoSpaceDE w:val="0"/>
        <w:autoSpaceDN w:val="0"/>
        <w:adjustRightInd w:val="0"/>
        <w:spacing w:after="0" w:line="240" w:lineRule="auto"/>
        <w:jc w:val="both"/>
        <w:rPr>
          <w:szCs w:val="24"/>
          <w:lang w:eastAsia="en-US"/>
        </w:rPr>
      </w:pPr>
    </w:p>
    <w:p w14:paraId="3DB90A1E" w14:textId="7EC5FF88" w:rsidR="008170C6" w:rsidRDefault="008170C6" w:rsidP="008D3CD9">
      <w:pPr>
        <w:autoSpaceDE w:val="0"/>
        <w:autoSpaceDN w:val="0"/>
        <w:adjustRightInd w:val="0"/>
        <w:spacing w:after="0" w:line="240" w:lineRule="auto"/>
        <w:jc w:val="both"/>
        <w:rPr>
          <w:szCs w:val="24"/>
          <w:lang w:eastAsia="en-US"/>
        </w:rPr>
      </w:pPr>
    </w:p>
    <w:p w14:paraId="0CE8EE0F" w14:textId="5F016D6B" w:rsidR="008170C6" w:rsidRDefault="008170C6" w:rsidP="008D3CD9">
      <w:pPr>
        <w:autoSpaceDE w:val="0"/>
        <w:autoSpaceDN w:val="0"/>
        <w:adjustRightInd w:val="0"/>
        <w:spacing w:after="0" w:line="240" w:lineRule="auto"/>
        <w:jc w:val="both"/>
        <w:rPr>
          <w:szCs w:val="24"/>
          <w:lang w:eastAsia="en-US"/>
        </w:rPr>
      </w:pPr>
    </w:p>
    <w:p w14:paraId="54CF9602" w14:textId="3ABAB965" w:rsidR="008170C6" w:rsidRDefault="008170C6" w:rsidP="008D3CD9">
      <w:pPr>
        <w:autoSpaceDE w:val="0"/>
        <w:autoSpaceDN w:val="0"/>
        <w:adjustRightInd w:val="0"/>
        <w:spacing w:after="0" w:line="240" w:lineRule="auto"/>
        <w:jc w:val="both"/>
        <w:rPr>
          <w:szCs w:val="24"/>
          <w:lang w:eastAsia="en-US"/>
        </w:rPr>
      </w:pPr>
    </w:p>
    <w:p w14:paraId="28673C66" w14:textId="77777777" w:rsidR="008170C6" w:rsidRDefault="008170C6" w:rsidP="008D3CD9">
      <w:pPr>
        <w:autoSpaceDE w:val="0"/>
        <w:autoSpaceDN w:val="0"/>
        <w:adjustRightInd w:val="0"/>
        <w:spacing w:after="0" w:line="240" w:lineRule="auto"/>
        <w:jc w:val="both"/>
        <w:rPr>
          <w:szCs w:val="24"/>
          <w:lang w:eastAsia="en-US"/>
        </w:rPr>
      </w:pPr>
    </w:p>
    <w:p w14:paraId="5CD92913" w14:textId="77777777" w:rsidR="008D3CD9" w:rsidRDefault="008D3CD9" w:rsidP="008D3CD9">
      <w:pPr>
        <w:spacing w:after="0" w:line="360" w:lineRule="auto"/>
        <w:jc w:val="center"/>
        <w:rPr>
          <w:sz w:val="20"/>
          <w:szCs w:val="20"/>
          <w:lang w:eastAsia="en-US"/>
        </w:rPr>
      </w:pPr>
    </w:p>
    <w:p w14:paraId="1209AE99" w14:textId="77777777" w:rsidR="008D3CD9" w:rsidRDefault="008D3CD9" w:rsidP="008D3CD9">
      <w:pPr>
        <w:spacing w:after="0" w:line="360" w:lineRule="auto"/>
        <w:jc w:val="center"/>
        <w:rPr>
          <w:sz w:val="20"/>
          <w:szCs w:val="20"/>
          <w:lang w:eastAsia="en-US"/>
        </w:rPr>
      </w:pPr>
      <w:r>
        <w:rPr>
          <w:noProof/>
        </w:rPr>
        <w:drawing>
          <wp:inline distT="0" distB="0" distL="0" distR="0" wp14:anchorId="493D33A7" wp14:editId="6B08B81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114455" cy="3811397"/>
                    </a:xfrm>
                    <a:prstGeom prst="rect">
                      <a:avLst/>
                    </a:prstGeom>
                  </pic:spPr>
                </pic:pic>
              </a:graphicData>
            </a:graphic>
          </wp:inline>
        </w:drawing>
      </w:r>
    </w:p>
    <w:p w14:paraId="187BDE41" w14:textId="77777777" w:rsidR="008D3CD9" w:rsidRPr="007A0BD9" w:rsidRDefault="008D3CD9" w:rsidP="008D3CD9">
      <w:pPr>
        <w:spacing w:after="0" w:line="360" w:lineRule="auto"/>
        <w:jc w:val="center"/>
        <w:rPr>
          <w:sz w:val="20"/>
          <w:szCs w:val="20"/>
          <w:lang w:eastAsia="en-US"/>
        </w:rPr>
      </w:pPr>
      <w:r>
        <w:rPr>
          <w:sz w:val="20"/>
          <w:szCs w:val="20"/>
          <w:lang w:eastAsia="en-US"/>
        </w:rPr>
        <w:t>Dimensões das barras de apoio</w:t>
      </w:r>
    </w:p>
    <w:p w14:paraId="630A1FB4" w14:textId="34735CC7" w:rsidR="008D3CD9" w:rsidRDefault="000867B3" w:rsidP="008D3CD9">
      <w:pPr>
        <w:spacing w:after="0" w:line="360" w:lineRule="auto"/>
        <w:jc w:val="center"/>
        <w:rPr>
          <w:sz w:val="20"/>
          <w:szCs w:val="20"/>
          <w:lang w:eastAsia="en-US"/>
        </w:rPr>
      </w:pPr>
      <w:r>
        <w:rPr>
          <w:sz w:val="20"/>
          <w:szCs w:val="20"/>
          <w:lang w:eastAsia="en-US"/>
        </w:rPr>
        <w:t>Fonte: NBR 9050/2020</w:t>
      </w:r>
    </w:p>
    <w:p w14:paraId="166F3028" w14:textId="77777777" w:rsidR="008D3CD9" w:rsidRDefault="008D3CD9" w:rsidP="008D3CD9">
      <w:pPr>
        <w:autoSpaceDE w:val="0"/>
        <w:autoSpaceDN w:val="0"/>
        <w:adjustRightInd w:val="0"/>
        <w:spacing w:after="0"/>
        <w:jc w:val="both"/>
        <w:rPr>
          <w:szCs w:val="24"/>
          <w:lang w:eastAsia="en-US"/>
        </w:rPr>
      </w:pPr>
    </w:p>
    <w:p w14:paraId="42973A5C" w14:textId="023190B2"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3EA6AE5E" w14:textId="77777777" w:rsidR="008D3CD9" w:rsidRDefault="008D3CD9" w:rsidP="008D3CD9">
      <w:pPr>
        <w:autoSpaceDE w:val="0"/>
        <w:autoSpaceDN w:val="0"/>
        <w:adjustRightInd w:val="0"/>
        <w:spacing w:after="0"/>
        <w:jc w:val="both"/>
        <w:rPr>
          <w:szCs w:val="24"/>
          <w:lang w:eastAsia="en-US"/>
        </w:rPr>
      </w:pPr>
    </w:p>
    <w:p w14:paraId="1B7C28EA" w14:textId="77777777" w:rsidR="008D3CD9" w:rsidRDefault="008D3CD9" w:rsidP="008D3CD9">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3A478B" w14:textId="77777777" w:rsidR="008D3CD9" w:rsidRDefault="008D3CD9" w:rsidP="008D3CD9">
      <w:pPr>
        <w:autoSpaceDE w:val="0"/>
        <w:autoSpaceDN w:val="0"/>
        <w:adjustRightInd w:val="0"/>
        <w:spacing w:after="0"/>
        <w:jc w:val="both"/>
        <w:rPr>
          <w:szCs w:val="24"/>
          <w:lang w:eastAsia="en-US"/>
        </w:rPr>
      </w:pPr>
    </w:p>
    <w:p w14:paraId="27D74B42" w14:textId="77777777"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62373C0A" w14:textId="1B84CD54" w:rsidR="008D3CD9" w:rsidRDefault="008D3CD9" w:rsidP="008D3CD9">
      <w:pPr>
        <w:autoSpaceDE w:val="0"/>
        <w:autoSpaceDN w:val="0"/>
        <w:adjustRightInd w:val="0"/>
        <w:spacing w:after="0"/>
        <w:jc w:val="center"/>
        <w:rPr>
          <w:noProof/>
        </w:rPr>
      </w:pPr>
    </w:p>
    <w:p w14:paraId="50C5D2CD" w14:textId="5034E0A8" w:rsidR="008170C6" w:rsidRDefault="008170C6" w:rsidP="008D3CD9">
      <w:pPr>
        <w:autoSpaceDE w:val="0"/>
        <w:autoSpaceDN w:val="0"/>
        <w:adjustRightInd w:val="0"/>
        <w:spacing w:after="0"/>
        <w:jc w:val="center"/>
        <w:rPr>
          <w:noProof/>
        </w:rPr>
      </w:pPr>
    </w:p>
    <w:p w14:paraId="179B733C" w14:textId="41A09558" w:rsidR="008170C6" w:rsidRDefault="008170C6" w:rsidP="008D3CD9">
      <w:pPr>
        <w:autoSpaceDE w:val="0"/>
        <w:autoSpaceDN w:val="0"/>
        <w:adjustRightInd w:val="0"/>
        <w:spacing w:after="0"/>
        <w:jc w:val="center"/>
        <w:rPr>
          <w:noProof/>
        </w:rPr>
      </w:pPr>
    </w:p>
    <w:p w14:paraId="488E34EC" w14:textId="1291276A" w:rsidR="008170C6" w:rsidRDefault="008170C6" w:rsidP="008D3CD9">
      <w:pPr>
        <w:autoSpaceDE w:val="0"/>
        <w:autoSpaceDN w:val="0"/>
        <w:adjustRightInd w:val="0"/>
        <w:spacing w:after="0"/>
        <w:jc w:val="center"/>
        <w:rPr>
          <w:noProof/>
        </w:rPr>
      </w:pPr>
    </w:p>
    <w:p w14:paraId="65A1D3A4" w14:textId="0C411505" w:rsidR="008170C6" w:rsidRDefault="008170C6" w:rsidP="008D3CD9">
      <w:pPr>
        <w:autoSpaceDE w:val="0"/>
        <w:autoSpaceDN w:val="0"/>
        <w:adjustRightInd w:val="0"/>
        <w:spacing w:after="0"/>
        <w:jc w:val="center"/>
        <w:rPr>
          <w:noProof/>
        </w:rPr>
      </w:pPr>
    </w:p>
    <w:p w14:paraId="37D01D82" w14:textId="4608E303" w:rsidR="008170C6" w:rsidRDefault="008170C6" w:rsidP="008D3CD9">
      <w:pPr>
        <w:autoSpaceDE w:val="0"/>
        <w:autoSpaceDN w:val="0"/>
        <w:adjustRightInd w:val="0"/>
        <w:spacing w:after="0"/>
        <w:jc w:val="center"/>
        <w:rPr>
          <w:noProof/>
        </w:rPr>
      </w:pPr>
    </w:p>
    <w:p w14:paraId="5DF9BB50" w14:textId="5093C201" w:rsidR="008170C6" w:rsidRDefault="008170C6" w:rsidP="008D3CD9">
      <w:pPr>
        <w:autoSpaceDE w:val="0"/>
        <w:autoSpaceDN w:val="0"/>
        <w:adjustRightInd w:val="0"/>
        <w:spacing w:after="0"/>
        <w:jc w:val="center"/>
        <w:rPr>
          <w:noProof/>
        </w:rPr>
      </w:pPr>
    </w:p>
    <w:p w14:paraId="4F868750" w14:textId="77777777" w:rsidR="008170C6" w:rsidRDefault="008170C6" w:rsidP="008D3CD9">
      <w:pPr>
        <w:autoSpaceDE w:val="0"/>
        <w:autoSpaceDN w:val="0"/>
        <w:adjustRightInd w:val="0"/>
        <w:spacing w:after="0"/>
        <w:jc w:val="center"/>
        <w:rPr>
          <w:noProof/>
        </w:rPr>
      </w:pPr>
    </w:p>
    <w:p w14:paraId="7C073A00"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55BF61E9" wp14:editId="7083DE0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341236" cy="2275613"/>
                    </a:xfrm>
                    <a:prstGeom prst="rect">
                      <a:avLst/>
                    </a:prstGeom>
                  </pic:spPr>
                </pic:pic>
              </a:graphicData>
            </a:graphic>
          </wp:inline>
        </w:drawing>
      </w:r>
    </w:p>
    <w:p w14:paraId="3C490132" w14:textId="77777777" w:rsidR="008D3CD9" w:rsidRDefault="008D3CD9" w:rsidP="008D3CD9">
      <w:pPr>
        <w:autoSpaceDE w:val="0"/>
        <w:autoSpaceDN w:val="0"/>
        <w:adjustRightInd w:val="0"/>
        <w:spacing w:after="0"/>
        <w:jc w:val="center"/>
        <w:rPr>
          <w:noProof/>
        </w:rPr>
      </w:pPr>
      <w:r>
        <w:rPr>
          <w:noProof/>
        </w:rPr>
        <w:drawing>
          <wp:inline distT="0" distB="0" distL="0" distR="0" wp14:anchorId="139F139D" wp14:editId="6648BF5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DFAAE73" wp14:editId="272BD6E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774242" cy="1567248"/>
                    </a:xfrm>
                    <a:prstGeom prst="rect">
                      <a:avLst/>
                    </a:prstGeom>
                  </pic:spPr>
                </pic:pic>
              </a:graphicData>
            </a:graphic>
          </wp:inline>
        </w:drawing>
      </w:r>
    </w:p>
    <w:p w14:paraId="57BFA3EB" w14:textId="77777777" w:rsidR="008D3CD9" w:rsidRPr="007A0BD9" w:rsidRDefault="008D3CD9" w:rsidP="008D3CD9">
      <w:pPr>
        <w:spacing w:after="0" w:line="360" w:lineRule="auto"/>
        <w:jc w:val="center"/>
        <w:rPr>
          <w:sz w:val="20"/>
          <w:szCs w:val="20"/>
          <w:lang w:eastAsia="en-US"/>
        </w:rPr>
      </w:pPr>
      <w:r>
        <w:rPr>
          <w:sz w:val="20"/>
          <w:szCs w:val="20"/>
          <w:lang w:eastAsia="en-US"/>
        </w:rPr>
        <w:t>Bacia convencional com barras de apoio ao fundo e a 90° na parede lateral</w:t>
      </w:r>
    </w:p>
    <w:p w14:paraId="6E005685" w14:textId="54F6B1D6" w:rsidR="008D3CD9" w:rsidRDefault="0078757D" w:rsidP="008D3CD9">
      <w:pPr>
        <w:spacing w:after="0" w:line="360" w:lineRule="auto"/>
        <w:jc w:val="center"/>
        <w:rPr>
          <w:sz w:val="20"/>
          <w:szCs w:val="20"/>
          <w:lang w:eastAsia="en-US"/>
        </w:rPr>
      </w:pPr>
      <w:r>
        <w:rPr>
          <w:sz w:val="20"/>
          <w:szCs w:val="20"/>
          <w:lang w:eastAsia="en-US"/>
        </w:rPr>
        <w:t>Fonte: NBR 9050/2020</w:t>
      </w:r>
    </w:p>
    <w:p w14:paraId="1E041897" w14:textId="77777777" w:rsidR="008D3CD9" w:rsidRDefault="008D3CD9" w:rsidP="008D3CD9">
      <w:pPr>
        <w:spacing w:after="0" w:line="360" w:lineRule="auto"/>
        <w:jc w:val="center"/>
        <w:rPr>
          <w:sz w:val="20"/>
          <w:szCs w:val="20"/>
          <w:lang w:eastAsia="en-US"/>
        </w:rPr>
      </w:pPr>
    </w:p>
    <w:p w14:paraId="00570B0F" w14:textId="0F13FB30" w:rsidR="008D3CD9" w:rsidRDefault="008D3CD9" w:rsidP="008D3CD9">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0C98296C" w14:textId="4479C490" w:rsidR="006A0DE0" w:rsidRDefault="006A0DE0" w:rsidP="008D3CD9">
      <w:pPr>
        <w:autoSpaceDE w:val="0"/>
        <w:autoSpaceDN w:val="0"/>
        <w:adjustRightInd w:val="0"/>
        <w:spacing w:after="0"/>
        <w:jc w:val="both"/>
        <w:rPr>
          <w:szCs w:val="24"/>
          <w:lang w:eastAsia="en-US"/>
        </w:rPr>
      </w:pPr>
    </w:p>
    <w:p w14:paraId="625956E2" w14:textId="77777777" w:rsidR="008D3CD9" w:rsidRDefault="008D3CD9" w:rsidP="008D3CD9">
      <w:pPr>
        <w:autoSpaceDE w:val="0"/>
        <w:autoSpaceDN w:val="0"/>
        <w:adjustRightInd w:val="0"/>
        <w:spacing w:after="0"/>
        <w:jc w:val="both"/>
        <w:rPr>
          <w:szCs w:val="24"/>
          <w:lang w:eastAsia="en-US"/>
        </w:rPr>
      </w:pPr>
    </w:p>
    <w:p w14:paraId="18670022"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1D419E00" wp14:editId="093F012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464817" cy="2080216"/>
                    </a:xfrm>
                    <a:prstGeom prst="rect">
                      <a:avLst/>
                    </a:prstGeom>
                  </pic:spPr>
                </pic:pic>
              </a:graphicData>
            </a:graphic>
          </wp:inline>
        </w:drawing>
      </w:r>
    </w:p>
    <w:p w14:paraId="427CDEA2" w14:textId="77777777" w:rsidR="008D3CD9" w:rsidRPr="007A0BD9" w:rsidRDefault="008D3CD9" w:rsidP="008D3CD9">
      <w:pPr>
        <w:spacing w:after="0" w:line="360" w:lineRule="auto"/>
        <w:jc w:val="center"/>
        <w:rPr>
          <w:sz w:val="20"/>
          <w:szCs w:val="20"/>
          <w:lang w:eastAsia="en-US"/>
        </w:rPr>
      </w:pPr>
      <w:r>
        <w:rPr>
          <w:sz w:val="20"/>
          <w:szCs w:val="20"/>
          <w:lang w:eastAsia="en-US"/>
        </w:rPr>
        <w:t>Altura máxima de acionamento da válvula de descarga</w:t>
      </w:r>
    </w:p>
    <w:p w14:paraId="02874698" w14:textId="7701F7ED" w:rsidR="005B35E1" w:rsidRDefault="0078757D" w:rsidP="006A0DE0">
      <w:pPr>
        <w:spacing w:after="0" w:line="360" w:lineRule="auto"/>
        <w:jc w:val="center"/>
        <w:rPr>
          <w:sz w:val="20"/>
          <w:szCs w:val="20"/>
          <w:lang w:eastAsia="en-US"/>
        </w:rPr>
      </w:pPr>
      <w:r>
        <w:rPr>
          <w:sz w:val="20"/>
          <w:szCs w:val="20"/>
          <w:lang w:eastAsia="en-US"/>
        </w:rPr>
        <w:t>Fonte: NBR 9050/2020</w:t>
      </w:r>
    </w:p>
    <w:p w14:paraId="21914692" w14:textId="4B66615B" w:rsidR="008170C6" w:rsidRDefault="008170C6" w:rsidP="006A0DE0">
      <w:pPr>
        <w:spacing w:after="0" w:line="360" w:lineRule="auto"/>
        <w:jc w:val="center"/>
        <w:rPr>
          <w:sz w:val="20"/>
          <w:szCs w:val="20"/>
          <w:lang w:eastAsia="en-US"/>
        </w:rPr>
      </w:pPr>
    </w:p>
    <w:p w14:paraId="31B1C5D0" w14:textId="77777777" w:rsidR="008170C6" w:rsidRDefault="008170C6" w:rsidP="006A0DE0">
      <w:pPr>
        <w:spacing w:after="0" w:line="360" w:lineRule="auto"/>
        <w:jc w:val="center"/>
        <w:rPr>
          <w:sz w:val="20"/>
          <w:szCs w:val="20"/>
          <w:lang w:eastAsia="en-US"/>
        </w:rPr>
      </w:pPr>
    </w:p>
    <w:p w14:paraId="70BC38B9" w14:textId="7FD903C5" w:rsidR="008170C6" w:rsidRDefault="008170C6" w:rsidP="006A0DE0">
      <w:pPr>
        <w:spacing w:after="0" w:line="360" w:lineRule="auto"/>
        <w:jc w:val="center"/>
        <w:rPr>
          <w:sz w:val="20"/>
          <w:szCs w:val="20"/>
          <w:lang w:eastAsia="en-US"/>
        </w:rPr>
      </w:pPr>
    </w:p>
    <w:p w14:paraId="4372926E" w14:textId="77777777" w:rsidR="008170C6" w:rsidRDefault="008170C6" w:rsidP="006A0DE0">
      <w:pPr>
        <w:spacing w:after="0" w:line="360" w:lineRule="auto"/>
        <w:jc w:val="center"/>
        <w:rPr>
          <w:sz w:val="20"/>
          <w:szCs w:val="20"/>
          <w:lang w:eastAsia="en-US"/>
        </w:rPr>
      </w:pPr>
    </w:p>
    <w:p w14:paraId="0281ECE3" w14:textId="77777777" w:rsidR="008D3CD9" w:rsidRDefault="008D3CD9" w:rsidP="008D3CD9">
      <w:pPr>
        <w:spacing w:after="0" w:line="360" w:lineRule="auto"/>
        <w:jc w:val="center"/>
        <w:rPr>
          <w:sz w:val="20"/>
          <w:szCs w:val="20"/>
          <w:lang w:eastAsia="en-US"/>
        </w:rPr>
      </w:pPr>
    </w:p>
    <w:p w14:paraId="4D6979A2" w14:textId="77777777" w:rsidR="008D3CD9" w:rsidRDefault="008D3CD9" w:rsidP="008D3CD9">
      <w:pPr>
        <w:pStyle w:val="PargrafodaLista"/>
        <w:numPr>
          <w:ilvl w:val="0"/>
          <w:numId w:val="31"/>
        </w:numPr>
        <w:jc w:val="both"/>
        <w:rPr>
          <w:b/>
          <w:lang w:eastAsia="en-US"/>
        </w:rPr>
      </w:pPr>
      <w:r>
        <w:rPr>
          <w:b/>
          <w:lang w:eastAsia="en-US"/>
        </w:rPr>
        <w:t>Alarme de emergência</w:t>
      </w:r>
    </w:p>
    <w:p w14:paraId="4697DF82" w14:textId="77777777" w:rsidR="008170C6" w:rsidRDefault="008170C6" w:rsidP="0078757D">
      <w:pPr>
        <w:autoSpaceDE w:val="0"/>
        <w:autoSpaceDN w:val="0"/>
        <w:adjustRightInd w:val="0"/>
        <w:spacing w:after="0"/>
        <w:jc w:val="both"/>
        <w:rPr>
          <w:lang w:eastAsia="en-US"/>
        </w:rPr>
      </w:pPr>
    </w:p>
    <w:p w14:paraId="03310251" w14:textId="1D68552A" w:rsidR="0078757D" w:rsidRPr="0078757D" w:rsidRDefault="0078757D" w:rsidP="0078757D">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14:paraId="0A327CAD"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banheira para acionamento por uma pessoa sentada ou em caso de queda nos sanit</w:t>
      </w:r>
      <w:r w:rsidRPr="0078757D">
        <w:rPr>
          <w:rFonts w:hint="eastAsia"/>
          <w:szCs w:val="24"/>
          <w:lang w:eastAsia="en-US"/>
        </w:rPr>
        <w:t>á</w:t>
      </w:r>
      <w:r w:rsidRPr="0078757D">
        <w:rPr>
          <w:szCs w:val="24"/>
          <w:lang w:eastAsia="en-US"/>
        </w:rPr>
        <w:t>rios, banheiros</w:t>
      </w:r>
    </w:p>
    <w:p w14:paraId="05D7D8CD" w14:textId="5638252E" w:rsidR="0078757D" w:rsidRPr="0078757D" w:rsidRDefault="0078757D" w:rsidP="0078757D">
      <w:pPr>
        <w:autoSpaceDE w:val="0"/>
        <w:autoSpaceDN w:val="0"/>
        <w:adjustRightInd w:val="0"/>
        <w:spacing w:after="0"/>
        <w:jc w:val="both"/>
        <w:rPr>
          <w:szCs w:val="24"/>
          <w:lang w:eastAsia="en-US"/>
        </w:rPr>
      </w:pPr>
      <w:r w:rsidRPr="0078757D">
        <w:rPr>
          <w:szCs w:val="24"/>
          <w:lang w:eastAsia="en-US"/>
        </w:rPr>
        <w:t>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14:paraId="6AF008CA" w14:textId="77777777" w:rsidR="008D3CD9" w:rsidRDefault="008D3CD9" w:rsidP="008D3CD9">
      <w:pPr>
        <w:jc w:val="center"/>
        <w:rPr>
          <w:lang w:eastAsia="en-US"/>
        </w:rPr>
      </w:pPr>
      <w:r>
        <w:rPr>
          <w:noProof/>
          <w:sz w:val="20"/>
          <w:szCs w:val="20"/>
        </w:rPr>
        <w:drawing>
          <wp:inline distT="0" distB="0" distL="0" distR="0" wp14:anchorId="1F7E97B7" wp14:editId="568F1422">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158E0F04" w14:textId="1E9A9855" w:rsidR="008D3CD9" w:rsidRDefault="008D3CD9" w:rsidP="008D3CD9">
      <w:pPr>
        <w:spacing w:after="0" w:line="360" w:lineRule="auto"/>
        <w:jc w:val="center"/>
        <w:rPr>
          <w:sz w:val="20"/>
          <w:szCs w:val="20"/>
          <w:lang w:eastAsia="en-US"/>
        </w:rPr>
      </w:pPr>
      <w:r>
        <w:rPr>
          <w:sz w:val="20"/>
          <w:szCs w:val="20"/>
          <w:lang w:eastAsia="en-US"/>
        </w:rPr>
        <w:t xml:space="preserve">Modelo sugerido de </w:t>
      </w:r>
      <w:r w:rsidR="004A391A">
        <w:rPr>
          <w:sz w:val="20"/>
          <w:szCs w:val="20"/>
          <w:lang w:eastAsia="en-US"/>
        </w:rPr>
        <w:t>alarme</w:t>
      </w:r>
    </w:p>
    <w:p w14:paraId="05E2DA02" w14:textId="77777777" w:rsidR="008D3CD9" w:rsidRDefault="008D3CD9" w:rsidP="008D3CD9">
      <w:pPr>
        <w:spacing w:after="0" w:line="360" w:lineRule="auto"/>
        <w:jc w:val="center"/>
        <w:rPr>
          <w:sz w:val="20"/>
          <w:szCs w:val="20"/>
          <w:lang w:eastAsia="en-US"/>
        </w:rPr>
      </w:pPr>
      <w:r>
        <w:rPr>
          <w:sz w:val="20"/>
          <w:szCs w:val="20"/>
          <w:lang w:eastAsia="en-US"/>
        </w:rPr>
        <w:t>Fonte: Google</w:t>
      </w:r>
    </w:p>
    <w:p w14:paraId="515B8118" w14:textId="77777777" w:rsidR="005B35E1" w:rsidRDefault="005B35E1" w:rsidP="006A0DE0">
      <w:pPr>
        <w:rPr>
          <w:lang w:eastAsia="en-US"/>
        </w:rPr>
      </w:pPr>
    </w:p>
    <w:p w14:paraId="1CD9E6B2" w14:textId="7190942B" w:rsidR="008D3CD9" w:rsidRDefault="008D3CD9" w:rsidP="008D3CD9">
      <w:pPr>
        <w:jc w:val="right"/>
        <w:rPr>
          <w:lang w:eastAsia="en-US"/>
        </w:rPr>
      </w:pPr>
      <w:r>
        <w:rPr>
          <w:lang w:eastAsia="en-US"/>
        </w:rPr>
        <w:t xml:space="preserve">Blumenau, </w:t>
      </w:r>
      <w:r w:rsidR="008170C6">
        <w:rPr>
          <w:lang w:eastAsia="en-US"/>
        </w:rPr>
        <w:t>31</w:t>
      </w:r>
      <w:r>
        <w:rPr>
          <w:lang w:eastAsia="en-US"/>
        </w:rPr>
        <w:t xml:space="preserve"> de </w:t>
      </w:r>
      <w:r w:rsidR="008170C6">
        <w:rPr>
          <w:lang w:eastAsia="en-US"/>
        </w:rPr>
        <w:t>agosto</w:t>
      </w:r>
      <w:r>
        <w:rPr>
          <w:lang w:eastAsia="en-US"/>
        </w:rPr>
        <w:t xml:space="preserve"> de 2020.</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1CB061C4" w14:textId="77777777" w:rsidR="008D3CD9" w:rsidRDefault="008D3CD9" w:rsidP="008D3CD9">
      <w:pPr>
        <w:spacing w:after="0" w:line="360" w:lineRule="auto"/>
        <w:jc w:val="both"/>
        <w:rPr>
          <w:rFonts w:ascii="Futura Md BT" w:hAnsi="Futura Md BT" w:cs="Calibri"/>
          <w:i/>
          <w:sz w:val="20"/>
          <w:szCs w:val="20"/>
        </w:rPr>
      </w:pPr>
    </w:p>
    <w:p w14:paraId="35A34FC1" w14:textId="77777777" w:rsidR="008D3CD9" w:rsidRDefault="008D3CD9" w:rsidP="008D3CD9">
      <w:pPr>
        <w:spacing w:after="0" w:line="360" w:lineRule="auto"/>
        <w:jc w:val="both"/>
        <w:rPr>
          <w:rFonts w:ascii="Futura Md BT" w:hAnsi="Futura Md BT" w:cs="Calibri"/>
          <w:i/>
          <w:sz w:val="20"/>
          <w:szCs w:val="20"/>
        </w:rPr>
      </w:pPr>
    </w:p>
    <w:p w14:paraId="553777C1" w14:textId="77777777" w:rsidR="008D3CD9" w:rsidRDefault="008D3CD9" w:rsidP="008D3CD9">
      <w:pPr>
        <w:spacing w:after="0" w:line="360" w:lineRule="auto"/>
        <w:jc w:val="both"/>
        <w:rPr>
          <w:rFonts w:ascii="Futura Md BT" w:hAnsi="Futura Md BT" w:cs="Calibri"/>
          <w:i/>
          <w:sz w:val="20"/>
          <w:szCs w:val="20"/>
        </w:rPr>
      </w:pPr>
    </w:p>
    <w:p w14:paraId="4BF9FC62" w14:textId="0BFE89AB" w:rsidR="008D3CD9" w:rsidRDefault="008D3CD9" w:rsidP="008D3CD9">
      <w:pPr>
        <w:spacing w:after="0" w:line="360" w:lineRule="auto"/>
        <w:jc w:val="both"/>
        <w:rPr>
          <w:rFonts w:ascii="Futura Md BT" w:hAnsi="Futura Md BT" w:cs="Calibri"/>
          <w:i/>
          <w:sz w:val="20"/>
          <w:szCs w:val="20"/>
        </w:rPr>
      </w:pPr>
    </w:p>
    <w:p w14:paraId="3EF41513" w14:textId="34D95D55" w:rsidR="008170C6" w:rsidRDefault="008170C6" w:rsidP="008D3CD9">
      <w:pPr>
        <w:spacing w:after="0" w:line="360" w:lineRule="auto"/>
        <w:jc w:val="both"/>
        <w:rPr>
          <w:rFonts w:ascii="Futura Md BT" w:hAnsi="Futura Md BT" w:cs="Calibri"/>
          <w:i/>
          <w:sz w:val="20"/>
          <w:szCs w:val="20"/>
        </w:rPr>
      </w:pPr>
    </w:p>
    <w:p w14:paraId="11DE6125" w14:textId="1B418510" w:rsidR="008170C6" w:rsidRDefault="008170C6" w:rsidP="008D3CD9">
      <w:pPr>
        <w:spacing w:after="0" w:line="360" w:lineRule="auto"/>
        <w:jc w:val="both"/>
        <w:rPr>
          <w:rFonts w:ascii="Futura Md BT" w:hAnsi="Futura Md BT" w:cs="Calibri"/>
          <w:i/>
          <w:sz w:val="20"/>
          <w:szCs w:val="20"/>
        </w:rPr>
      </w:pPr>
    </w:p>
    <w:p w14:paraId="3B9A6844" w14:textId="2D9ECE0C" w:rsidR="008170C6" w:rsidRDefault="008170C6" w:rsidP="008D3CD9">
      <w:pPr>
        <w:spacing w:after="0" w:line="360" w:lineRule="auto"/>
        <w:jc w:val="both"/>
        <w:rPr>
          <w:rFonts w:ascii="Futura Md BT" w:hAnsi="Futura Md BT" w:cs="Calibri"/>
          <w:i/>
          <w:sz w:val="20"/>
          <w:szCs w:val="20"/>
        </w:rPr>
      </w:pPr>
    </w:p>
    <w:p w14:paraId="405377EE" w14:textId="5D2CA992" w:rsidR="008170C6" w:rsidRDefault="008170C6" w:rsidP="008D3CD9">
      <w:pPr>
        <w:spacing w:after="0" w:line="360" w:lineRule="auto"/>
        <w:jc w:val="both"/>
        <w:rPr>
          <w:rFonts w:ascii="Futura Md BT" w:hAnsi="Futura Md BT" w:cs="Calibri"/>
          <w:i/>
          <w:sz w:val="20"/>
          <w:szCs w:val="20"/>
        </w:rPr>
      </w:pPr>
    </w:p>
    <w:p w14:paraId="15722427" w14:textId="56E1A50A" w:rsidR="008170C6" w:rsidRDefault="008170C6" w:rsidP="008D3CD9">
      <w:pPr>
        <w:spacing w:after="0" w:line="360" w:lineRule="auto"/>
        <w:jc w:val="both"/>
        <w:rPr>
          <w:rFonts w:ascii="Futura Md BT" w:hAnsi="Futura Md BT" w:cs="Calibri"/>
          <w:i/>
          <w:sz w:val="20"/>
          <w:szCs w:val="20"/>
        </w:rPr>
      </w:pPr>
    </w:p>
    <w:p w14:paraId="2985454E" w14:textId="78C07E8D" w:rsidR="008170C6" w:rsidRDefault="008170C6" w:rsidP="008D3CD9">
      <w:pPr>
        <w:spacing w:after="0" w:line="360" w:lineRule="auto"/>
        <w:jc w:val="both"/>
        <w:rPr>
          <w:rFonts w:ascii="Futura Md BT" w:hAnsi="Futura Md BT" w:cs="Calibri"/>
          <w:i/>
          <w:sz w:val="20"/>
          <w:szCs w:val="20"/>
        </w:rPr>
      </w:pPr>
    </w:p>
    <w:p w14:paraId="0BC3D06D" w14:textId="77777777" w:rsidR="008170C6" w:rsidRDefault="008170C6"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8"/>
      <w:footerReference w:type="default" r:id="rId69"/>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80105A" w14:textId="77777777" w:rsidR="00784C41" w:rsidRDefault="00784C41" w:rsidP="005308AF">
      <w:pPr>
        <w:spacing w:after="0" w:line="240" w:lineRule="auto"/>
      </w:pPr>
      <w:r>
        <w:separator/>
      </w:r>
    </w:p>
  </w:endnote>
  <w:endnote w:type="continuationSeparator" w:id="0">
    <w:p w14:paraId="213CA91C" w14:textId="77777777" w:rsidR="00784C41" w:rsidRDefault="00784C41"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81FD03" w14:textId="77777777" w:rsidR="00FB2AB4" w:rsidRPr="005942A3" w:rsidRDefault="00FB2AB4" w:rsidP="00310FE6">
    <w:pPr>
      <w:pStyle w:val="Rodap"/>
      <w:jc w:val="center"/>
      <w:rPr>
        <w:sz w:val="20"/>
        <w:szCs w:val="20"/>
      </w:rPr>
    </w:pPr>
    <w:r w:rsidRPr="005942A3">
      <w:rPr>
        <w:sz w:val="20"/>
        <w:szCs w:val="20"/>
      </w:rPr>
      <w:t>TB Arquitetura e Projetos Ltda - ME</w:t>
    </w:r>
  </w:p>
  <w:p w14:paraId="5DD44FED" w14:textId="77777777" w:rsidR="00FB2AB4" w:rsidRPr="005942A3" w:rsidRDefault="00FB2AB4"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FB2AB4" w:rsidRPr="005942A3" w:rsidRDefault="00FB2AB4"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6CBA3D" w14:textId="77777777" w:rsidR="00784C41" w:rsidRDefault="00784C41" w:rsidP="005308AF">
      <w:pPr>
        <w:spacing w:after="0" w:line="240" w:lineRule="auto"/>
      </w:pPr>
      <w:r>
        <w:separator/>
      </w:r>
    </w:p>
  </w:footnote>
  <w:footnote w:type="continuationSeparator" w:id="0">
    <w:p w14:paraId="57609BDE" w14:textId="77777777" w:rsidR="00784C41" w:rsidRDefault="00784C41"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DF70C2" w14:textId="77777777" w:rsidR="00FB2AB4" w:rsidRDefault="00FB2AB4">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FB2AB4" w:rsidRDefault="00FB2AB4"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4796AC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5"/>
  </w:num>
  <w:num w:numId="7">
    <w:abstractNumId w:val="21"/>
  </w:num>
  <w:num w:numId="8">
    <w:abstractNumId w:val="34"/>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7B3"/>
    <w:rsid w:val="00086C25"/>
    <w:rsid w:val="00086F15"/>
    <w:rsid w:val="0009004C"/>
    <w:rsid w:val="00090AD0"/>
    <w:rsid w:val="00091CCB"/>
    <w:rsid w:val="00093A58"/>
    <w:rsid w:val="000948E5"/>
    <w:rsid w:val="0009585D"/>
    <w:rsid w:val="0009694F"/>
    <w:rsid w:val="000A295C"/>
    <w:rsid w:val="000A2CE9"/>
    <w:rsid w:val="000A5728"/>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5CA"/>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32B21"/>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7D7"/>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391A"/>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629C"/>
    <w:rsid w:val="005A7990"/>
    <w:rsid w:val="005B18BE"/>
    <w:rsid w:val="005B2CDC"/>
    <w:rsid w:val="005B35E1"/>
    <w:rsid w:val="005B3BCA"/>
    <w:rsid w:val="005B506A"/>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4C41"/>
    <w:rsid w:val="0078565A"/>
    <w:rsid w:val="0078757D"/>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0C6"/>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3A15"/>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3FDD"/>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D6492"/>
    <w:rsid w:val="009E03FD"/>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1955"/>
    <w:rsid w:val="00C9268F"/>
    <w:rsid w:val="00C953C7"/>
    <w:rsid w:val="00C95F05"/>
    <w:rsid w:val="00C96C00"/>
    <w:rsid w:val="00C97352"/>
    <w:rsid w:val="00CA00C0"/>
    <w:rsid w:val="00CA04FA"/>
    <w:rsid w:val="00CA1988"/>
    <w:rsid w:val="00CA2B59"/>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4370"/>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2C1C"/>
    <w:rsid w:val="00DA5B8C"/>
    <w:rsid w:val="00DB1DEC"/>
    <w:rsid w:val="00DB32CA"/>
    <w:rsid w:val="00DB3936"/>
    <w:rsid w:val="00DB5521"/>
    <w:rsid w:val="00DB7271"/>
    <w:rsid w:val="00DB7B9C"/>
    <w:rsid w:val="00DB7C28"/>
    <w:rsid w:val="00DC092C"/>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4F14"/>
    <w:rsid w:val="00EB5D8D"/>
    <w:rsid w:val="00EB62E6"/>
    <w:rsid w:val="00EB6E48"/>
    <w:rsid w:val="00EC399F"/>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C8B"/>
    <w:rsid w:val="00F70BCD"/>
    <w:rsid w:val="00F765EC"/>
    <w:rsid w:val="00F808AA"/>
    <w:rsid w:val="00F82D78"/>
    <w:rsid w:val="00F95927"/>
    <w:rsid w:val="00FA0F47"/>
    <w:rsid w:val="00FB0959"/>
    <w:rsid w:val="00FB2AB4"/>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construindo.org/pisos/" TargetMode="External"/><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BCD111-DFDE-4702-A437-42A48600C6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12</TotalTime>
  <Pages>68</Pages>
  <Words>16859</Words>
  <Characters>91044</Characters>
  <Application>Microsoft Office Word</Application>
  <DocSecurity>0</DocSecurity>
  <Lines>758</Lines>
  <Paragraphs>215</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107688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Usuario</cp:lastModifiedBy>
  <cp:revision>3</cp:revision>
  <cp:lastPrinted>2020-08-31T17:17:00Z</cp:lastPrinted>
  <dcterms:created xsi:type="dcterms:W3CDTF">2020-08-31T17:12:00Z</dcterms:created>
  <dcterms:modified xsi:type="dcterms:W3CDTF">2020-08-31T17:17:00Z</dcterms:modified>
</cp:coreProperties>
</file>